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AC2" w:rsidRPr="000A650E" w:rsidRDefault="00131AC2" w:rsidP="006B7818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A650E">
        <w:rPr>
          <w:rFonts w:ascii="Times New Roman" w:hAnsi="Times New Roman"/>
          <w:b/>
          <w:bCs/>
          <w:color w:val="000000"/>
          <w:sz w:val="28"/>
          <w:szCs w:val="28"/>
        </w:rPr>
        <w:t>Анкета-заявка</w:t>
      </w:r>
    </w:p>
    <w:p w:rsidR="00131AC2" w:rsidRPr="000A650E" w:rsidRDefault="00131AC2" w:rsidP="006B7818">
      <w:pPr>
        <w:pStyle w:val="a"/>
        <w:ind w:right="4"/>
        <w:jc w:val="center"/>
        <w:rPr>
          <w:b/>
          <w:bCs/>
          <w:color w:val="000000"/>
          <w:sz w:val="28"/>
          <w:szCs w:val="28"/>
        </w:rPr>
      </w:pPr>
      <w:r w:rsidRPr="000A650E">
        <w:rPr>
          <w:b/>
          <w:bCs/>
          <w:color w:val="000000"/>
          <w:sz w:val="28"/>
          <w:szCs w:val="28"/>
        </w:rPr>
        <w:t>участника конкурса методических материалов по региональному компоненту модели «Экология в системе культуры»</w:t>
      </w:r>
    </w:p>
    <w:p w:rsidR="00131AC2" w:rsidRPr="00797908" w:rsidRDefault="00131AC2" w:rsidP="006B7818">
      <w:pPr>
        <w:pStyle w:val="a"/>
        <w:ind w:right="4"/>
        <w:jc w:val="center"/>
        <w:rPr>
          <w:b/>
          <w:bCs/>
          <w:color w:val="000000"/>
          <w:sz w:val="28"/>
          <w:szCs w:val="28"/>
        </w:rPr>
      </w:pPr>
    </w:p>
    <w:p w:rsidR="00131AC2" w:rsidRPr="00F02713" w:rsidRDefault="00131AC2" w:rsidP="006B7818">
      <w:pPr>
        <w:spacing w:before="24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807AB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F02713">
        <w:rPr>
          <w:rFonts w:ascii="Times New Roman" w:hAnsi="Times New Roman"/>
          <w:b/>
          <w:color w:val="000000"/>
          <w:sz w:val="28"/>
          <w:szCs w:val="28"/>
        </w:rPr>
        <w:t>Антипова Юлия Глебовна, Блинова Марина Владимировна</w:t>
      </w:r>
    </w:p>
    <w:p w:rsidR="00131AC2" w:rsidRPr="00F02713" w:rsidRDefault="00131AC2" w:rsidP="006B7818">
      <w:pPr>
        <w:spacing w:before="24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02713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F02713">
        <w:rPr>
          <w:rFonts w:ascii="Times New Roman" w:hAnsi="Times New Roman"/>
          <w:b/>
          <w:color w:val="000000"/>
          <w:sz w:val="28"/>
          <w:szCs w:val="28"/>
        </w:rPr>
        <w:t>Номинация</w:t>
      </w:r>
      <w:r w:rsidRPr="00F02713">
        <w:rPr>
          <w:rFonts w:ascii="Times New Roman" w:hAnsi="Times New Roman"/>
          <w:color w:val="000000"/>
          <w:sz w:val="28"/>
          <w:szCs w:val="28"/>
        </w:rPr>
        <w:t xml:space="preserve"> «сценарий внеклассного мероприятия»</w:t>
      </w:r>
    </w:p>
    <w:p w:rsidR="00131AC2" w:rsidRPr="00F02713" w:rsidRDefault="00131AC2" w:rsidP="006B7818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02713"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F02713">
        <w:rPr>
          <w:rFonts w:ascii="Times New Roman" w:hAnsi="Times New Roman"/>
          <w:b/>
          <w:color w:val="000000"/>
          <w:sz w:val="28"/>
          <w:szCs w:val="28"/>
        </w:rPr>
        <w:t>Название образовательного учреждения (по Уставу):</w:t>
      </w:r>
      <w:r w:rsidRPr="00F02713">
        <w:rPr>
          <w:rFonts w:ascii="Times New Roman" w:hAnsi="Times New Roman"/>
          <w:color w:val="000000"/>
          <w:sz w:val="28"/>
          <w:szCs w:val="28"/>
        </w:rPr>
        <w:t xml:space="preserve">  муниципальное бюджетное общеобразовательное учреждение «Гимназия №1 п.Навля» </w:t>
      </w:r>
    </w:p>
    <w:p w:rsidR="00131AC2" w:rsidRPr="00F02713" w:rsidRDefault="00131AC2" w:rsidP="00916FEB">
      <w:pPr>
        <w:pStyle w:val="NormalWeb"/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F02713">
        <w:rPr>
          <w:sz w:val="28"/>
          <w:szCs w:val="28"/>
        </w:rPr>
        <w:t xml:space="preserve">4. </w:t>
      </w:r>
      <w:r w:rsidRPr="00F02713">
        <w:rPr>
          <w:b/>
          <w:sz w:val="28"/>
          <w:szCs w:val="28"/>
        </w:rPr>
        <w:t>Адрес образовательного учреждения, телефон для контакта, e-mail</w:t>
      </w:r>
      <w:r w:rsidRPr="00F02713">
        <w:rPr>
          <w:sz w:val="28"/>
          <w:szCs w:val="28"/>
        </w:rPr>
        <w:t>:</w:t>
      </w:r>
      <w:r w:rsidRPr="00F02713">
        <w:rPr>
          <w:rFonts w:ascii="Verdana" w:hAnsi="Verdana"/>
          <w:sz w:val="28"/>
          <w:szCs w:val="28"/>
        </w:rPr>
        <w:t xml:space="preserve"> </w:t>
      </w:r>
      <w:r w:rsidRPr="00F02713">
        <w:rPr>
          <w:sz w:val="28"/>
          <w:szCs w:val="28"/>
        </w:rPr>
        <w:t xml:space="preserve">242130 Брянская обл., п.Навля ул. Красных Партизан, д.29. Телефон </w:t>
      </w:r>
      <w:r w:rsidRPr="00F02713">
        <w:rPr>
          <w:sz w:val="28"/>
          <w:szCs w:val="28"/>
          <w:shd w:val="clear" w:color="auto" w:fill="FFFFFF"/>
        </w:rPr>
        <w:t xml:space="preserve">(48342) 2-52-34. Электронная почта </w:t>
      </w:r>
      <w:hyperlink r:id="rId7" w:history="1">
        <w:r w:rsidRPr="00F02713">
          <w:rPr>
            <w:rStyle w:val="Hyperlink"/>
            <w:color w:val="0069A9"/>
            <w:sz w:val="28"/>
            <w:szCs w:val="28"/>
            <w:shd w:val="clear" w:color="auto" w:fill="FFFFFF"/>
          </w:rPr>
          <w:t>gimnazia-navlya@yandex.ru</w:t>
        </w:r>
      </w:hyperlink>
    </w:p>
    <w:p w:rsidR="00131AC2" w:rsidRPr="00F02713" w:rsidRDefault="00131AC2" w:rsidP="006B7818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02713">
        <w:rPr>
          <w:rFonts w:ascii="Times New Roman" w:hAnsi="Times New Roman"/>
          <w:color w:val="000000"/>
          <w:sz w:val="28"/>
          <w:szCs w:val="28"/>
        </w:rPr>
        <w:t>5. Класс  ____5 - 8_______________________</w:t>
      </w:r>
    </w:p>
    <w:p w:rsidR="00131AC2" w:rsidRPr="00F02713" w:rsidRDefault="00131AC2" w:rsidP="006B7818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02713">
        <w:rPr>
          <w:rFonts w:ascii="Times New Roman" w:hAnsi="Times New Roman"/>
          <w:color w:val="000000"/>
          <w:sz w:val="28"/>
          <w:szCs w:val="28"/>
        </w:rPr>
        <w:t xml:space="preserve">6. Тема внеклассного мероприятия «По дороге в «Брянский лес»» </w:t>
      </w:r>
    </w:p>
    <w:p w:rsidR="00131AC2" w:rsidRPr="00F02713" w:rsidRDefault="00131AC2" w:rsidP="006B7818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31AC2" w:rsidRPr="00F02713" w:rsidRDefault="00131AC2" w:rsidP="006B7818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02713">
        <w:rPr>
          <w:rFonts w:ascii="Times New Roman" w:hAnsi="Times New Roman"/>
          <w:color w:val="000000"/>
          <w:sz w:val="28"/>
          <w:szCs w:val="28"/>
        </w:rPr>
        <w:t xml:space="preserve">Дата ___08.03.2015____________ </w:t>
      </w:r>
      <w:r w:rsidRPr="00F02713">
        <w:rPr>
          <w:rFonts w:ascii="Times New Roman" w:hAnsi="Times New Roman"/>
          <w:color w:val="000000"/>
          <w:sz w:val="28"/>
          <w:szCs w:val="28"/>
        </w:rPr>
        <w:tab/>
      </w:r>
      <w:r w:rsidRPr="00F02713">
        <w:rPr>
          <w:rFonts w:ascii="Times New Roman" w:hAnsi="Times New Roman"/>
          <w:color w:val="000000"/>
          <w:sz w:val="28"/>
          <w:szCs w:val="28"/>
        </w:rPr>
        <w:tab/>
      </w:r>
      <w:r w:rsidRPr="00F02713">
        <w:rPr>
          <w:rFonts w:ascii="Times New Roman" w:hAnsi="Times New Roman"/>
          <w:color w:val="000000"/>
          <w:sz w:val="28"/>
          <w:szCs w:val="28"/>
        </w:rPr>
        <w:tab/>
        <w:t xml:space="preserve">Подпись </w:t>
      </w:r>
      <w:r w:rsidRPr="00F02713">
        <w:rPr>
          <w:color w:val="000000"/>
          <w:sz w:val="28"/>
          <w:szCs w:val="28"/>
        </w:rPr>
        <w:t>__</w:t>
      </w:r>
      <w:r w:rsidRPr="00F02713">
        <w:rPr>
          <w:rFonts w:ascii="Times New Roman" w:hAnsi="Times New Roman"/>
          <w:color w:val="000000"/>
          <w:sz w:val="28"/>
          <w:szCs w:val="28"/>
        </w:rPr>
        <w:t>Блинова М.В.</w:t>
      </w:r>
    </w:p>
    <w:p w:rsidR="00131AC2" w:rsidRDefault="00131AC2" w:rsidP="006B7818">
      <w:pPr>
        <w:spacing w:line="360" w:lineRule="auto"/>
        <w:jc w:val="both"/>
        <w:rPr>
          <w:color w:val="000000"/>
          <w:sz w:val="28"/>
          <w:szCs w:val="28"/>
        </w:rPr>
      </w:pPr>
    </w:p>
    <w:p w:rsidR="00131AC2" w:rsidRDefault="00131AC2" w:rsidP="006B7818">
      <w:pPr>
        <w:spacing w:line="360" w:lineRule="auto"/>
        <w:jc w:val="both"/>
        <w:rPr>
          <w:color w:val="000000"/>
          <w:sz w:val="28"/>
          <w:szCs w:val="28"/>
        </w:rPr>
      </w:pPr>
    </w:p>
    <w:p w:rsidR="00131AC2" w:rsidRDefault="00131AC2" w:rsidP="00236529">
      <w:pPr>
        <w:jc w:val="center"/>
        <w:rPr>
          <w:rFonts w:ascii="Times New Roman" w:hAnsi="Times New Roman"/>
          <w:b/>
          <w:sz w:val="28"/>
          <w:szCs w:val="28"/>
        </w:rPr>
      </w:pPr>
    </w:p>
    <w:p w:rsidR="00131AC2" w:rsidRDefault="00131AC2" w:rsidP="00236529">
      <w:pPr>
        <w:jc w:val="center"/>
        <w:rPr>
          <w:rFonts w:ascii="Times New Roman" w:hAnsi="Times New Roman"/>
          <w:b/>
          <w:sz w:val="28"/>
          <w:szCs w:val="28"/>
        </w:rPr>
      </w:pPr>
    </w:p>
    <w:p w:rsidR="00131AC2" w:rsidRDefault="00131AC2" w:rsidP="00236529">
      <w:pPr>
        <w:jc w:val="center"/>
        <w:rPr>
          <w:rFonts w:ascii="Times New Roman" w:hAnsi="Times New Roman"/>
          <w:b/>
          <w:sz w:val="28"/>
          <w:szCs w:val="28"/>
        </w:rPr>
      </w:pPr>
    </w:p>
    <w:p w:rsidR="00131AC2" w:rsidRDefault="00131AC2" w:rsidP="00236529">
      <w:pPr>
        <w:jc w:val="center"/>
        <w:rPr>
          <w:rFonts w:ascii="Times New Roman" w:hAnsi="Times New Roman"/>
          <w:b/>
          <w:sz w:val="28"/>
          <w:szCs w:val="28"/>
        </w:rPr>
      </w:pPr>
    </w:p>
    <w:p w:rsidR="00131AC2" w:rsidRDefault="00131AC2" w:rsidP="00236529">
      <w:pPr>
        <w:jc w:val="center"/>
        <w:rPr>
          <w:rFonts w:ascii="Times New Roman" w:hAnsi="Times New Roman"/>
          <w:b/>
          <w:sz w:val="28"/>
          <w:szCs w:val="28"/>
        </w:rPr>
      </w:pPr>
    </w:p>
    <w:p w:rsidR="00131AC2" w:rsidRDefault="00131AC2" w:rsidP="00236529">
      <w:pPr>
        <w:jc w:val="center"/>
        <w:rPr>
          <w:rFonts w:ascii="Times New Roman" w:hAnsi="Times New Roman"/>
          <w:b/>
          <w:sz w:val="28"/>
          <w:szCs w:val="28"/>
        </w:rPr>
      </w:pPr>
    </w:p>
    <w:p w:rsidR="00131AC2" w:rsidRDefault="00131AC2" w:rsidP="000A650E">
      <w:pPr>
        <w:rPr>
          <w:rFonts w:ascii="Times New Roman" w:hAnsi="Times New Roman"/>
          <w:b/>
          <w:sz w:val="28"/>
          <w:szCs w:val="28"/>
        </w:rPr>
      </w:pPr>
    </w:p>
    <w:p w:rsidR="00131AC2" w:rsidRDefault="00131AC2" w:rsidP="00236529">
      <w:pPr>
        <w:jc w:val="center"/>
        <w:rPr>
          <w:rFonts w:ascii="Times New Roman" w:hAnsi="Times New Roman"/>
          <w:b/>
          <w:sz w:val="28"/>
          <w:szCs w:val="28"/>
        </w:rPr>
      </w:pPr>
      <w:r w:rsidRPr="00236529">
        <w:rPr>
          <w:rFonts w:ascii="Times New Roman" w:hAnsi="Times New Roman"/>
          <w:b/>
          <w:sz w:val="28"/>
          <w:szCs w:val="28"/>
        </w:rPr>
        <w:t xml:space="preserve">Сценарий </w:t>
      </w:r>
      <w:r>
        <w:rPr>
          <w:rFonts w:ascii="Times New Roman" w:hAnsi="Times New Roman"/>
          <w:b/>
          <w:sz w:val="28"/>
          <w:szCs w:val="28"/>
        </w:rPr>
        <w:t xml:space="preserve">внеклассного мероприятия </w:t>
      </w:r>
    </w:p>
    <w:p w:rsidR="00131AC2" w:rsidRPr="00236529" w:rsidRDefault="00131AC2" w:rsidP="0023652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«По дороге в «Брянский лес»</w:t>
      </w:r>
      <w:r w:rsidRPr="00236529">
        <w:rPr>
          <w:rFonts w:ascii="Times New Roman" w:hAnsi="Times New Roman"/>
          <w:b/>
          <w:sz w:val="28"/>
          <w:szCs w:val="28"/>
        </w:rPr>
        <w:t>»</w:t>
      </w:r>
    </w:p>
    <w:p w:rsidR="00131AC2" w:rsidRPr="00452357" w:rsidRDefault="00131AC2" w:rsidP="0068664E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Адресат: </w:t>
      </w:r>
      <w:r w:rsidRPr="00452357">
        <w:rPr>
          <w:rFonts w:ascii="Times New Roman" w:hAnsi="Times New Roman"/>
          <w:sz w:val="24"/>
          <w:szCs w:val="24"/>
        </w:rPr>
        <w:t>сценарий составлен в помощь учителям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F7E46">
        <w:rPr>
          <w:rFonts w:ascii="Times New Roman" w:hAnsi="Times New Roman"/>
          <w:sz w:val="24"/>
          <w:szCs w:val="24"/>
        </w:rPr>
        <w:t xml:space="preserve">которые  </w:t>
      </w:r>
      <w:r w:rsidRPr="003F7E46">
        <w:rPr>
          <w:rFonts w:ascii="Times New Roman" w:hAnsi="Times New Roman"/>
          <w:color w:val="000000"/>
          <w:sz w:val="24"/>
          <w:szCs w:val="24"/>
        </w:rPr>
        <w:t>работают в рамках эксперимента по апробации модели непрерывного экологического образования «Экология в системе культуры» (5-8 классы</w:t>
      </w:r>
      <w:r>
        <w:rPr>
          <w:color w:val="000000"/>
          <w:sz w:val="28"/>
          <w:szCs w:val="28"/>
        </w:rPr>
        <w:t>)</w:t>
      </w:r>
      <w:r>
        <w:rPr>
          <w:rFonts w:ascii="Times New Roman" w:hAnsi="Times New Roman"/>
          <w:sz w:val="24"/>
          <w:szCs w:val="24"/>
        </w:rPr>
        <w:t xml:space="preserve">, а так же учителям </w:t>
      </w:r>
      <w:r w:rsidRPr="00452357">
        <w:rPr>
          <w:rFonts w:ascii="Times New Roman" w:hAnsi="Times New Roman"/>
          <w:sz w:val="24"/>
          <w:szCs w:val="24"/>
        </w:rPr>
        <w:t>экологии и биологии, классным руководителям, педагогам дополнительного образования и другим категориям педагогических работников Брянской области, занимающихся эколог</w:t>
      </w:r>
      <w:r>
        <w:rPr>
          <w:rFonts w:ascii="Times New Roman" w:hAnsi="Times New Roman"/>
          <w:sz w:val="24"/>
          <w:szCs w:val="24"/>
        </w:rPr>
        <w:t>ическим образованием подростков.</w:t>
      </w:r>
    </w:p>
    <w:p w:rsidR="00131AC2" w:rsidRPr="00C21CDE" w:rsidRDefault="00131AC2" w:rsidP="00C21CDE">
      <w:pPr>
        <w:pStyle w:val="Heading1"/>
        <w:shd w:val="clear" w:color="auto" w:fill="FFFFFF"/>
        <w:spacing w:before="0" w:beforeAutospacing="0" w:after="0" w:afterAutospacing="0" w:line="450" w:lineRule="atLeast"/>
        <w:ind w:firstLine="708"/>
        <w:rPr>
          <w:bCs w:val="0"/>
          <w:color w:val="333333"/>
          <w:sz w:val="24"/>
          <w:szCs w:val="24"/>
        </w:rPr>
      </w:pPr>
      <w:r w:rsidRPr="00C21CDE">
        <w:rPr>
          <w:sz w:val="24"/>
          <w:szCs w:val="24"/>
        </w:rPr>
        <w:t>Цели:</w:t>
      </w:r>
      <w:r w:rsidRPr="00C21CDE">
        <w:rPr>
          <w:color w:val="333333"/>
          <w:sz w:val="24"/>
          <w:szCs w:val="24"/>
        </w:rPr>
        <w:t xml:space="preserve"> </w:t>
      </w:r>
    </w:p>
    <w:p w:rsidR="00131AC2" w:rsidRPr="00C21CDE" w:rsidRDefault="00131AC2" w:rsidP="00C21CDE">
      <w:pPr>
        <w:pStyle w:val="Heading1"/>
        <w:shd w:val="clear" w:color="auto" w:fill="FFFFFF"/>
        <w:spacing w:before="0" w:beforeAutospacing="0" w:after="0" w:afterAutospacing="0" w:line="450" w:lineRule="atLeast"/>
        <w:rPr>
          <w:b w:val="0"/>
          <w:bCs w:val="0"/>
          <w:color w:val="333333"/>
          <w:sz w:val="24"/>
          <w:szCs w:val="24"/>
        </w:rPr>
      </w:pPr>
      <w:r w:rsidRPr="00C21CDE">
        <w:rPr>
          <w:b w:val="0"/>
          <w:bCs w:val="0"/>
          <w:color w:val="333333"/>
          <w:sz w:val="24"/>
          <w:szCs w:val="24"/>
        </w:rPr>
        <w:t>1) образовательны</w:t>
      </w:r>
      <w:r>
        <w:rPr>
          <w:b w:val="0"/>
          <w:bCs w:val="0"/>
          <w:color w:val="333333"/>
          <w:sz w:val="24"/>
          <w:szCs w:val="24"/>
        </w:rPr>
        <w:t>е</w:t>
      </w:r>
      <w:r w:rsidRPr="00C21CDE">
        <w:rPr>
          <w:b w:val="0"/>
          <w:bCs w:val="0"/>
          <w:color w:val="333333"/>
          <w:sz w:val="24"/>
          <w:szCs w:val="24"/>
        </w:rPr>
        <w:t xml:space="preserve"> – формирование представления учащихся о заповедниках, памятниках природы, </w:t>
      </w:r>
      <w:r>
        <w:rPr>
          <w:b w:val="0"/>
          <w:bCs w:val="0"/>
          <w:color w:val="333333"/>
          <w:sz w:val="24"/>
          <w:szCs w:val="24"/>
        </w:rPr>
        <w:t xml:space="preserve">особо </w:t>
      </w:r>
      <w:r w:rsidRPr="00C21CDE">
        <w:rPr>
          <w:b w:val="0"/>
          <w:bCs w:val="0"/>
          <w:color w:val="333333"/>
          <w:sz w:val="24"/>
          <w:szCs w:val="24"/>
        </w:rPr>
        <w:t>охраняемых растениях и животных родного края;</w:t>
      </w:r>
    </w:p>
    <w:p w:rsidR="00131AC2" w:rsidRPr="00C21CDE" w:rsidRDefault="00131AC2" w:rsidP="00C21CDE">
      <w:pPr>
        <w:pStyle w:val="Heading1"/>
        <w:shd w:val="clear" w:color="auto" w:fill="FFFFFF"/>
        <w:spacing w:before="0" w:beforeAutospacing="0" w:after="0" w:afterAutospacing="0" w:line="450" w:lineRule="atLeast"/>
        <w:rPr>
          <w:b w:val="0"/>
          <w:bCs w:val="0"/>
          <w:color w:val="333333"/>
          <w:sz w:val="24"/>
          <w:szCs w:val="24"/>
        </w:rPr>
      </w:pPr>
      <w:r w:rsidRPr="00C21CDE">
        <w:rPr>
          <w:b w:val="0"/>
          <w:bCs w:val="0"/>
          <w:color w:val="333333"/>
          <w:sz w:val="24"/>
          <w:szCs w:val="24"/>
        </w:rPr>
        <w:t>2) воспитывающая – бережное отношение к природе; </w:t>
      </w:r>
    </w:p>
    <w:p w:rsidR="00131AC2" w:rsidRPr="00C21CDE" w:rsidRDefault="00131AC2" w:rsidP="00C21CDE">
      <w:pPr>
        <w:pStyle w:val="Heading1"/>
        <w:shd w:val="clear" w:color="auto" w:fill="FFFFFF"/>
        <w:spacing w:before="0" w:beforeAutospacing="0" w:after="0" w:afterAutospacing="0" w:line="450" w:lineRule="atLeast"/>
        <w:rPr>
          <w:b w:val="0"/>
          <w:bCs w:val="0"/>
          <w:color w:val="333333"/>
          <w:sz w:val="24"/>
          <w:szCs w:val="24"/>
        </w:rPr>
      </w:pPr>
      <w:r w:rsidRPr="00C21CDE">
        <w:rPr>
          <w:b w:val="0"/>
          <w:bCs w:val="0"/>
          <w:color w:val="333333"/>
          <w:sz w:val="24"/>
          <w:szCs w:val="24"/>
        </w:rPr>
        <w:t>3) развивающие – развивать у учащихся навыки умственного труда, чувство коллективизма. </w:t>
      </w:r>
    </w:p>
    <w:p w:rsidR="00131AC2" w:rsidRDefault="00131AC2" w:rsidP="002D3571">
      <w:pPr>
        <w:pStyle w:val="Heading1"/>
        <w:shd w:val="clear" w:color="auto" w:fill="FFFFFF"/>
        <w:spacing w:before="0" w:beforeAutospacing="0" w:after="0" w:afterAutospacing="0" w:line="360" w:lineRule="auto"/>
        <w:ind w:firstLine="708"/>
        <w:rPr>
          <w:color w:val="333333"/>
          <w:sz w:val="24"/>
          <w:szCs w:val="24"/>
        </w:rPr>
      </w:pPr>
    </w:p>
    <w:p w:rsidR="00131AC2" w:rsidRPr="002D3571" w:rsidRDefault="00131AC2" w:rsidP="002D3571">
      <w:pPr>
        <w:pStyle w:val="Heading1"/>
        <w:shd w:val="clear" w:color="auto" w:fill="FFFFFF"/>
        <w:spacing w:before="0" w:beforeAutospacing="0" w:after="0" w:afterAutospacing="0" w:line="360" w:lineRule="auto"/>
        <w:ind w:firstLine="708"/>
        <w:rPr>
          <w:b w:val="0"/>
          <w:bCs w:val="0"/>
          <w:color w:val="333333"/>
          <w:sz w:val="24"/>
          <w:szCs w:val="24"/>
        </w:rPr>
      </w:pPr>
      <w:r w:rsidRPr="002D3571">
        <w:rPr>
          <w:color w:val="333333"/>
          <w:sz w:val="24"/>
          <w:szCs w:val="24"/>
        </w:rPr>
        <w:t>Задачи: </w:t>
      </w:r>
    </w:p>
    <w:p w:rsidR="00131AC2" w:rsidRPr="002D3571" w:rsidRDefault="00131AC2" w:rsidP="002D3571">
      <w:pPr>
        <w:pStyle w:val="Heading1"/>
        <w:shd w:val="clear" w:color="auto" w:fill="FFFFFF"/>
        <w:spacing w:before="0" w:beforeAutospacing="0" w:after="0" w:afterAutospacing="0" w:line="360" w:lineRule="auto"/>
        <w:rPr>
          <w:b w:val="0"/>
          <w:bCs w:val="0"/>
          <w:color w:val="333333"/>
          <w:sz w:val="24"/>
          <w:szCs w:val="24"/>
        </w:rPr>
      </w:pPr>
      <w:r w:rsidRPr="002D3571">
        <w:rPr>
          <w:b w:val="0"/>
          <w:bCs w:val="0"/>
          <w:color w:val="333333"/>
          <w:sz w:val="24"/>
          <w:szCs w:val="24"/>
        </w:rPr>
        <w:t>1) показать красоту окружающего мира; </w:t>
      </w:r>
    </w:p>
    <w:p w:rsidR="00131AC2" w:rsidRPr="002D3571" w:rsidRDefault="00131AC2" w:rsidP="002D3571">
      <w:pPr>
        <w:pStyle w:val="Heading1"/>
        <w:shd w:val="clear" w:color="auto" w:fill="FFFFFF"/>
        <w:spacing w:before="0" w:beforeAutospacing="0" w:after="0" w:afterAutospacing="0" w:line="360" w:lineRule="auto"/>
        <w:rPr>
          <w:b w:val="0"/>
          <w:color w:val="333333"/>
          <w:sz w:val="24"/>
          <w:szCs w:val="24"/>
        </w:rPr>
      </w:pPr>
      <w:r w:rsidRPr="002D3571">
        <w:rPr>
          <w:b w:val="0"/>
          <w:color w:val="333333"/>
          <w:sz w:val="24"/>
          <w:szCs w:val="24"/>
        </w:rPr>
        <w:t>2) формировать информационно-коммуникативные компетенции;</w:t>
      </w:r>
    </w:p>
    <w:p w:rsidR="00131AC2" w:rsidRDefault="00131AC2" w:rsidP="002D3571">
      <w:pPr>
        <w:pStyle w:val="Heading1"/>
        <w:shd w:val="clear" w:color="auto" w:fill="FFFFFF"/>
        <w:spacing w:before="0" w:beforeAutospacing="0" w:after="0" w:afterAutospacing="0" w:line="360" w:lineRule="auto"/>
        <w:rPr>
          <w:b w:val="0"/>
          <w:sz w:val="24"/>
          <w:szCs w:val="24"/>
        </w:rPr>
      </w:pPr>
      <w:r w:rsidRPr="002D3571">
        <w:rPr>
          <w:b w:val="0"/>
          <w:color w:val="333333"/>
          <w:sz w:val="24"/>
          <w:szCs w:val="24"/>
        </w:rPr>
        <w:t xml:space="preserve">3) </w:t>
      </w:r>
      <w:r w:rsidRPr="002D3571">
        <w:rPr>
          <w:b w:val="0"/>
          <w:sz w:val="24"/>
          <w:szCs w:val="24"/>
        </w:rPr>
        <w:t>формировать отношение к природе родного края как к величайшей ценности</w:t>
      </w:r>
      <w:r>
        <w:rPr>
          <w:b w:val="0"/>
          <w:sz w:val="24"/>
          <w:szCs w:val="24"/>
        </w:rPr>
        <w:t>;</w:t>
      </w:r>
    </w:p>
    <w:p w:rsidR="00131AC2" w:rsidRPr="002D3571" w:rsidRDefault="00131AC2" w:rsidP="002D3571">
      <w:pPr>
        <w:pStyle w:val="Heading1"/>
        <w:shd w:val="clear" w:color="auto" w:fill="FFFFFF"/>
        <w:spacing w:before="0" w:beforeAutospacing="0" w:after="0" w:afterAutospacing="0" w:line="360" w:lineRule="auto"/>
        <w:rPr>
          <w:b w:val="0"/>
          <w:bCs w:val="0"/>
          <w:color w:val="333333"/>
          <w:sz w:val="24"/>
          <w:szCs w:val="24"/>
        </w:rPr>
      </w:pPr>
      <w:r>
        <w:rPr>
          <w:b w:val="0"/>
          <w:sz w:val="24"/>
          <w:szCs w:val="24"/>
        </w:rPr>
        <w:t>4) приобщать обучающихся к совместной творческой деятельности в области эколого-биологических наук.</w:t>
      </w:r>
    </w:p>
    <w:p w:rsidR="00131AC2" w:rsidRDefault="00131AC2" w:rsidP="00236529">
      <w:pPr>
        <w:rPr>
          <w:rFonts w:ascii="Times New Roman" w:hAnsi="Times New Roman"/>
          <w:b/>
          <w:sz w:val="24"/>
          <w:szCs w:val="24"/>
        </w:rPr>
      </w:pPr>
    </w:p>
    <w:p w:rsidR="00131AC2" w:rsidRDefault="00131AC2" w:rsidP="0068664E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 w:rsidRPr="001E2D99">
        <w:rPr>
          <w:rFonts w:ascii="Times New Roman" w:hAnsi="Times New Roman"/>
          <w:b/>
          <w:sz w:val="24"/>
          <w:szCs w:val="24"/>
        </w:rPr>
        <w:t>частники, реализующие сценарий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учащиеся 5-8</w:t>
      </w:r>
      <w:r w:rsidRPr="001E2D99">
        <w:rPr>
          <w:rFonts w:ascii="Times New Roman" w:hAnsi="Times New Roman"/>
          <w:sz w:val="24"/>
          <w:szCs w:val="24"/>
        </w:rPr>
        <w:t>-ых классов</w:t>
      </w:r>
      <w:r>
        <w:rPr>
          <w:rFonts w:ascii="Times New Roman" w:hAnsi="Times New Roman"/>
          <w:sz w:val="24"/>
          <w:szCs w:val="24"/>
        </w:rPr>
        <w:t>.</w:t>
      </w:r>
    </w:p>
    <w:p w:rsidR="00131AC2" w:rsidRPr="0020786B" w:rsidRDefault="00131AC2" w:rsidP="0020786B">
      <w:pPr>
        <w:ind w:firstLine="708"/>
        <w:rPr>
          <w:rFonts w:ascii="Times New Roman" w:hAnsi="Times New Roman"/>
          <w:b/>
          <w:sz w:val="24"/>
          <w:szCs w:val="24"/>
        </w:rPr>
      </w:pPr>
      <w:r w:rsidRPr="00D653FC">
        <w:rPr>
          <w:rFonts w:ascii="Times New Roman" w:hAnsi="Times New Roman"/>
          <w:b/>
          <w:sz w:val="24"/>
          <w:szCs w:val="24"/>
        </w:rPr>
        <w:t>Методические</w:t>
      </w:r>
      <w:r>
        <w:rPr>
          <w:rFonts w:ascii="Times New Roman" w:hAnsi="Times New Roman"/>
          <w:b/>
          <w:sz w:val="24"/>
          <w:szCs w:val="24"/>
        </w:rPr>
        <w:t xml:space="preserve"> рекомендации</w:t>
      </w:r>
      <w:r w:rsidRPr="00D653FC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24A3F">
        <w:rPr>
          <w:rFonts w:ascii="Times New Roman" w:hAnsi="Times New Roman"/>
          <w:sz w:val="24"/>
          <w:szCs w:val="24"/>
        </w:rPr>
        <w:t>данные методические рекомендации показывают одну из форм совместной деятельности учителя, обучающихся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024A3F">
        <w:rPr>
          <w:rFonts w:ascii="Times New Roman" w:hAnsi="Times New Roman"/>
          <w:sz w:val="24"/>
          <w:szCs w:val="24"/>
        </w:rPr>
        <w:t xml:space="preserve">родителей. </w:t>
      </w:r>
      <w:r>
        <w:rPr>
          <w:rFonts w:ascii="Times New Roman" w:hAnsi="Times New Roman"/>
          <w:sz w:val="24"/>
          <w:szCs w:val="24"/>
        </w:rPr>
        <w:t>В</w:t>
      </w:r>
      <w:r w:rsidRPr="00452357">
        <w:rPr>
          <w:rFonts w:ascii="Times New Roman" w:hAnsi="Times New Roman"/>
          <w:sz w:val="24"/>
          <w:szCs w:val="24"/>
        </w:rPr>
        <w:t xml:space="preserve"> о</w:t>
      </w:r>
      <w:r>
        <w:rPr>
          <w:rFonts w:ascii="Times New Roman" w:hAnsi="Times New Roman"/>
          <w:sz w:val="24"/>
          <w:szCs w:val="24"/>
        </w:rPr>
        <w:t xml:space="preserve">снове внеклассного мероприятия </w:t>
      </w:r>
      <w:r w:rsidRPr="00452357">
        <w:rPr>
          <w:rFonts w:ascii="Times New Roman" w:hAnsi="Times New Roman"/>
          <w:sz w:val="24"/>
          <w:szCs w:val="24"/>
        </w:rPr>
        <w:t xml:space="preserve">лежит </w:t>
      </w:r>
      <w:r>
        <w:rPr>
          <w:rFonts w:ascii="Times New Roman" w:hAnsi="Times New Roman"/>
          <w:sz w:val="24"/>
          <w:szCs w:val="24"/>
        </w:rPr>
        <w:t>разработка</w:t>
      </w:r>
      <w:r w:rsidRPr="0020786B">
        <w:rPr>
          <w:rFonts w:ascii="Times New Roman" w:hAnsi="Times New Roman"/>
          <w:sz w:val="24"/>
          <w:szCs w:val="24"/>
        </w:rPr>
        <w:t xml:space="preserve"> </w:t>
      </w:r>
      <w:r w:rsidRPr="00452357">
        <w:rPr>
          <w:rFonts w:ascii="Times New Roman" w:hAnsi="Times New Roman"/>
          <w:sz w:val="24"/>
          <w:szCs w:val="24"/>
        </w:rPr>
        <w:t xml:space="preserve">сценария, </w:t>
      </w:r>
      <w:r>
        <w:rPr>
          <w:rFonts w:ascii="Times New Roman" w:hAnsi="Times New Roman"/>
          <w:sz w:val="24"/>
          <w:szCs w:val="24"/>
        </w:rPr>
        <w:t>посвящённого актуальной проблеме</w:t>
      </w:r>
      <w:r w:rsidRPr="00452357">
        <w:rPr>
          <w:rFonts w:ascii="Times New Roman" w:hAnsi="Times New Roman"/>
          <w:sz w:val="24"/>
          <w:szCs w:val="24"/>
        </w:rPr>
        <w:t xml:space="preserve"> современности: особо охраняемым территориям</w:t>
      </w:r>
      <w:r>
        <w:rPr>
          <w:rFonts w:ascii="Times New Roman" w:hAnsi="Times New Roman"/>
          <w:sz w:val="24"/>
          <w:szCs w:val="24"/>
        </w:rPr>
        <w:t xml:space="preserve"> и объектам Брянской области на участке Навля – Суземка. И</w:t>
      </w:r>
      <w:r w:rsidRPr="00452357">
        <w:rPr>
          <w:rFonts w:ascii="Times New Roman" w:hAnsi="Times New Roman"/>
          <w:sz w:val="24"/>
          <w:szCs w:val="24"/>
        </w:rPr>
        <w:t>нсценировка</w:t>
      </w:r>
      <w:r>
        <w:rPr>
          <w:rFonts w:ascii="Times New Roman" w:hAnsi="Times New Roman"/>
          <w:sz w:val="24"/>
          <w:szCs w:val="24"/>
        </w:rPr>
        <w:t xml:space="preserve"> сопровождается показом презентации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20786B">
        <w:rPr>
          <w:rFonts w:ascii="Times New Roman" w:hAnsi="Times New Roman"/>
          <w:sz w:val="24"/>
          <w:szCs w:val="24"/>
        </w:rPr>
        <w:t>соответствующая ходу сценария.</w:t>
      </w:r>
    </w:p>
    <w:p w:rsidR="00131AC2" w:rsidRDefault="00131AC2" w:rsidP="0020786B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сцены для внеклассного мероприятия</w:t>
      </w:r>
      <w:r w:rsidRPr="008A73DC">
        <w:rPr>
          <w:rFonts w:ascii="Times New Roman" w:hAnsi="Times New Roman"/>
          <w:sz w:val="24"/>
          <w:szCs w:val="24"/>
        </w:rPr>
        <w:t xml:space="preserve"> не требует сложных</w:t>
      </w:r>
      <w:r>
        <w:rPr>
          <w:rFonts w:ascii="Times New Roman" w:hAnsi="Times New Roman"/>
          <w:sz w:val="24"/>
          <w:szCs w:val="24"/>
        </w:rPr>
        <w:t xml:space="preserve"> декораций, поэтому </w:t>
      </w:r>
      <w:r w:rsidRPr="008A73DC">
        <w:rPr>
          <w:rFonts w:ascii="Times New Roman" w:hAnsi="Times New Roman"/>
          <w:sz w:val="24"/>
          <w:szCs w:val="24"/>
        </w:rPr>
        <w:t>мероприятие можно провести как в актовом зале, так и в учебном кабинете</w:t>
      </w:r>
      <w:r>
        <w:rPr>
          <w:rFonts w:ascii="Times New Roman" w:hAnsi="Times New Roman"/>
          <w:sz w:val="24"/>
          <w:szCs w:val="24"/>
        </w:rPr>
        <w:t xml:space="preserve">, где есть в наличии компьютер, проектор.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Костюмы и реквизиты для действующих лиц так же не сложны в исполнении. </w:t>
      </w:r>
    </w:p>
    <w:p w:rsidR="00131AC2" w:rsidRDefault="00131AC2" w:rsidP="00C617F6">
      <w:pPr>
        <w:ind w:firstLine="708"/>
        <w:rPr>
          <w:rFonts w:ascii="Times New Roman" w:hAnsi="Times New Roman"/>
          <w:sz w:val="24"/>
          <w:szCs w:val="24"/>
        </w:rPr>
      </w:pPr>
      <w:r w:rsidRPr="00452357">
        <w:rPr>
          <w:rFonts w:ascii="Times New Roman" w:hAnsi="Times New Roman"/>
          <w:sz w:val="24"/>
          <w:szCs w:val="24"/>
        </w:rPr>
        <w:t>Роли заранее распределяются между исполнителями (обучающимися 5 – 8-ых классов). При распределении ролей необходимо учитывать психологические особенности участников мероприятия.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64A7">
        <w:rPr>
          <w:rFonts w:ascii="Times New Roman" w:hAnsi="Times New Roman"/>
          <w:sz w:val="24"/>
          <w:szCs w:val="24"/>
        </w:rPr>
        <w:t>В процессе подготовки к сценарию учитель может создать на уроках ситуации, когда дети сами осознают  необходимость соприкосновения с особо охраняемыми объектами и территориями своего края, так как нет ничего более действенного, чем совместная разработка сценария.  Например, на уроках экологии в 5 классе, изучая тему «</w:t>
      </w:r>
      <w:r w:rsidRPr="00DF64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Природные и искусственные экосистемы».</w:t>
      </w:r>
      <w:r w:rsidRPr="00DF64A7">
        <w:rPr>
          <w:rFonts w:ascii="Times New Roman" w:hAnsi="Times New Roman"/>
          <w:sz w:val="24"/>
          <w:szCs w:val="24"/>
        </w:rPr>
        <w:t xml:space="preserve"> Так же  при разработке сценария наиболее ценен такой приём обучения, при </w:t>
      </w:r>
      <w:r w:rsidRPr="0068664E">
        <w:rPr>
          <w:rFonts w:ascii="Times New Roman" w:hAnsi="Times New Roman"/>
          <w:sz w:val="24"/>
          <w:szCs w:val="24"/>
        </w:rPr>
        <w:t xml:space="preserve">котором обучающиеся «переносят» </w:t>
      </w:r>
      <w:r>
        <w:rPr>
          <w:rFonts w:ascii="Times New Roman" w:hAnsi="Times New Roman"/>
          <w:sz w:val="24"/>
          <w:szCs w:val="24"/>
        </w:rPr>
        <w:t xml:space="preserve">в сценарий </w:t>
      </w:r>
      <w:r w:rsidRPr="0068664E">
        <w:rPr>
          <w:rFonts w:ascii="Times New Roman" w:hAnsi="Times New Roman"/>
          <w:sz w:val="24"/>
          <w:szCs w:val="24"/>
        </w:rPr>
        <w:t xml:space="preserve">знания, полученные не только </w:t>
      </w:r>
      <w:r>
        <w:rPr>
          <w:rFonts w:ascii="Times New Roman" w:hAnsi="Times New Roman"/>
          <w:sz w:val="24"/>
          <w:szCs w:val="24"/>
        </w:rPr>
        <w:t>из учебника</w:t>
      </w:r>
      <w:r w:rsidRPr="0068664E">
        <w:rPr>
          <w:rFonts w:ascii="Times New Roman" w:hAnsi="Times New Roman"/>
          <w:sz w:val="24"/>
          <w:szCs w:val="24"/>
        </w:rPr>
        <w:t>, но и из дополнительной ли</w:t>
      </w:r>
      <w:r>
        <w:rPr>
          <w:rFonts w:ascii="Times New Roman" w:hAnsi="Times New Roman"/>
          <w:sz w:val="24"/>
          <w:szCs w:val="24"/>
        </w:rPr>
        <w:t>тературы</w:t>
      </w:r>
      <w:r w:rsidRPr="0068664E">
        <w:rPr>
          <w:rFonts w:ascii="Times New Roman" w:hAnsi="Times New Roman"/>
          <w:sz w:val="24"/>
          <w:szCs w:val="24"/>
        </w:rPr>
        <w:t>. Данный приём направлен на то, то</w:t>
      </w:r>
      <w:r>
        <w:rPr>
          <w:rFonts w:ascii="Times New Roman" w:hAnsi="Times New Roman"/>
          <w:sz w:val="24"/>
          <w:szCs w:val="24"/>
        </w:rPr>
        <w:t xml:space="preserve"> что</w:t>
      </w:r>
      <w:r w:rsidRPr="0068664E">
        <w:rPr>
          <w:rFonts w:ascii="Times New Roman" w:hAnsi="Times New Roman"/>
          <w:sz w:val="24"/>
          <w:szCs w:val="24"/>
        </w:rPr>
        <w:t xml:space="preserve">бы </w:t>
      </w:r>
      <w:r>
        <w:rPr>
          <w:rFonts w:ascii="Times New Roman" w:hAnsi="Times New Roman"/>
          <w:sz w:val="24"/>
          <w:szCs w:val="24"/>
        </w:rPr>
        <w:t xml:space="preserve"> привлечь внимание обучающихся, заинтересовать их обсуждаемыми проблемами, сделать их соучастниками событий. Поэтому, в данном сценарии можно заменять слова действующих лиц (особо охраняемых растений и животных, финальное стихотворение) стихотворениями собственного сочинения обучающихся, которые могут, как непосредственно участвовать в спектакле в роли действующих лиц, так и быть в роли зрителей. Так же дополнять или изменять данные о растениях, животных, особо охраняемых территориях, используя дополнительную информацию, которую обучающиеся подготовили на уроках. Мероприятие должно не просто развлекать обучающихся, а  максимально активизировать их умственную и творческую деятельность.</w:t>
      </w:r>
    </w:p>
    <w:p w:rsidR="00131AC2" w:rsidRDefault="00131AC2" w:rsidP="008A73D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уточнять информацию о количестве зубров и других обитателях государственного природного биосферного заповедника «Брянский лес» на официальном сайте заповедник </w:t>
      </w:r>
      <w:r w:rsidRPr="008B2917">
        <w:rPr>
          <w:rFonts w:ascii="Times New Roman" w:hAnsi="Times New Roman"/>
          <w:sz w:val="24"/>
          <w:szCs w:val="24"/>
        </w:rPr>
        <w:t>www.bryansky-les.ru</w:t>
      </w:r>
      <w:r>
        <w:rPr>
          <w:rFonts w:ascii="Times New Roman" w:hAnsi="Times New Roman"/>
          <w:sz w:val="24"/>
          <w:szCs w:val="24"/>
        </w:rPr>
        <w:t>, так как в течение времени она изменяется.</w:t>
      </w:r>
    </w:p>
    <w:p w:rsidR="00131AC2" w:rsidRDefault="00131AC2" w:rsidP="008A73D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Внеклассное мероприятие «По дороге в «Брянский лес» было проведено в апреле 2014 года для обучающихся МБОУ «Гимназия №1 п.Навля», а так же представлено на областном слёте «Юные экологи», проходившем в мае 2014 года в «Брянском областном дворце ДиЮТ им. Ю. Гагарина».</w:t>
      </w:r>
    </w:p>
    <w:p w:rsidR="00131AC2" w:rsidRPr="00EA5586" w:rsidRDefault="00131AC2" w:rsidP="008A73DC">
      <w:pPr>
        <w:ind w:firstLine="708"/>
        <w:rPr>
          <w:rFonts w:ascii="Times New Roman" w:hAnsi="Times New Roman"/>
          <w:b/>
          <w:sz w:val="24"/>
          <w:szCs w:val="24"/>
        </w:rPr>
      </w:pPr>
      <w:r w:rsidRPr="001E2D99">
        <w:rPr>
          <w:rFonts w:ascii="Times New Roman" w:hAnsi="Times New Roman"/>
          <w:b/>
          <w:sz w:val="24"/>
          <w:szCs w:val="24"/>
        </w:rPr>
        <w:t>Действу</w:t>
      </w:r>
      <w:r>
        <w:rPr>
          <w:rFonts w:ascii="Times New Roman" w:hAnsi="Times New Roman"/>
          <w:b/>
          <w:sz w:val="24"/>
          <w:szCs w:val="24"/>
        </w:rPr>
        <w:t>ю</w:t>
      </w:r>
      <w:r w:rsidRPr="001E2D99">
        <w:rPr>
          <w:rFonts w:ascii="Times New Roman" w:hAnsi="Times New Roman"/>
          <w:b/>
          <w:sz w:val="24"/>
          <w:szCs w:val="24"/>
        </w:rPr>
        <w:t xml:space="preserve">щие лица: </w:t>
      </w:r>
    </w:p>
    <w:p w:rsidR="00131AC2" w:rsidRDefault="00131AC2" w:rsidP="002365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Ведущий </w:t>
      </w:r>
    </w:p>
    <w:p w:rsidR="00131AC2" w:rsidRDefault="00131AC2" w:rsidP="002365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Внучка – ученица 1 класса</w:t>
      </w:r>
    </w:p>
    <w:p w:rsidR="00131AC2" w:rsidRDefault="00131AC2" w:rsidP="002365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Бабушка</w:t>
      </w:r>
    </w:p>
    <w:p w:rsidR="00131AC2" w:rsidRDefault="00131AC2" w:rsidP="002365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Партизанский дуб</w:t>
      </w:r>
    </w:p>
    <w:p w:rsidR="00131AC2" w:rsidRDefault="00131AC2" w:rsidP="002365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Дятел</w:t>
      </w:r>
    </w:p>
    <w:p w:rsidR="00131AC2" w:rsidRDefault="00131AC2" w:rsidP="002365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Цветок венерин башмачок</w:t>
      </w:r>
    </w:p>
    <w:p w:rsidR="00131AC2" w:rsidRDefault="00131AC2" w:rsidP="002365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Зубрёнок</w:t>
      </w:r>
    </w:p>
    <w:p w:rsidR="00131AC2" w:rsidRDefault="00131AC2" w:rsidP="002365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</w:t>
      </w:r>
    </w:p>
    <w:p w:rsidR="00131AC2" w:rsidRPr="001E2D99" w:rsidRDefault="00131AC2" w:rsidP="0023652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Цветок росянка.</w:t>
      </w:r>
    </w:p>
    <w:p w:rsidR="00131AC2" w:rsidRDefault="00131AC2" w:rsidP="00363A4F">
      <w:pPr>
        <w:jc w:val="center"/>
        <w:rPr>
          <w:rFonts w:ascii="Times New Roman" w:hAnsi="Times New Roman"/>
          <w:b/>
          <w:sz w:val="24"/>
          <w:szCs w:val="24"/>
        </w:rPr>
      </w:pPr>
    </w:p>
    <w:p w:rsidR="00131AC2" w:rsidRDefault="00131AC2" w:rsidP="00363A4F">
      <w:pPr>
        <w:jc w:val="center"/>
        <w:rPr>
          <w:rFonts w:ascii="Times New Roman" w:hAnsi="Times New Roman"/>
          <w:b/>
          <w:sz w:val="24"/>
          <w:szCs w:val="24"/>
        </w:rPr>
      </w:pPr>
    </w:p>
    <w:p w:rsidR="00131AC2" w:rsidRDefault="00131AC2" w:rsidP="00363A4F">
      <w:pPr>
        <w:jc w:val="center"/>
        <w:rPr>
          <w:rFonts w:ascii="Times New Roman" w:hAnsi="Times New Roman"/>
          <w:b/>
          <w:sz w:val="24"/>
          <w:szCs w:val="24"/>
        </w:rPr>
      </w:pPr>
    </w:p>
    <w:p w:rsidR="00131AC2" w:rsidRPr="001E2D99" w:rsidRDefault="00131AC2" w:rsidP="00363A4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СЦЕНА ПЕРВАЯ</w:t>
      </w:r>
    </w:p>
    <w:p w:rsidR="00131AC2" w:rsidRPr="00363A4F" w:rsidRDefault="00131AC2" w:rsidP="00363A4F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Сцена разделена на две части. Одна представляет собой комнату в деревенском доме,  другая – лесная опушка с деревьями и болотом.  В центре сцены </w:t>
      </w:r>
      <w:r w:rsidRPr="00363A4F">
        <w:rPr>
          <w:rFonts w:ascii="Times New Roman" w:hAnsi="Times New Roman"/>
          <w:i/>
          <w:sz w:val="24"/>
          <w:szCs w:val="24"/>
        </w:rPr>
        <w:t>появляется ведущий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131AC2" w:rsidRPr="00236529" w:rsidRDefault="00131AC2" w:rsidP="0020786B">
      <w:pPr>
        <w:ind w:firstLine="708"/>
        <w:rPr>
          <w:rFonts w:ascii="Times New Roman" w:hAnsi="Times New Roman"/>
          <w:sz w:val="24"/>
          <w:szCs w:val="24"/>
        </w:rPr>
      </w:pPr>
      <w:r w:rsidRPr="00236529">
        <w:rPr>
          <w:rFonts w:ascii="Times New Roman" w:hAnsi="Times New Roman"/>
          <w:b/>
          <w:sz w:val="24"/>
          <w:szCs w:val="24"/>
        </w:rPr>
        <w:t>Ведущий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i/>
          <w:sz w:val="24"/>
          <w:szCs w:val="24"/>
        </w:rPr>
        <w:t>обращается</w:t>
      </w:r>
      <w:r w:rsidRPr="00150A7D">
        <w:rPr>
          <w:rFonts w:ascii="Times New Roman" w:hAnsi="Times New Roman"/>
          <w:i/>
          <w:sz w:val="24"/>
          <w:szCs w:val="24"/>
        </w:rPr>
        <w:t xml:space="preserve"> к зрителям</w:t>
      </w:r>
      <w:r>
        <w:rPr>
          <w:rFonts w:ascii="Times New Roman" w:hAnsi="Times New Roman"/>
          <w:b/>
          <w:sz w:val="24"/>
          <w:szCs w:val="24"/>
        </w:rPr>
        <w:t>)</w:t>
      </w:r>
      <w:r w:rsidRPr="00236529">
        <w:rPr>
          <w:rFonts w:ascii="Times New Roman" w:hAnsi="Times New Roman"/>
          <w:b/>
          <w:sz w:val="24"/>
          <w:szCs w:val="24"/>
        </w:rPr>
        <w:t xml:space="preserve">: </w:t>
      </w:r>
      <w:r w:rsidRPr="00236529">
        <w:rPr>
          <w:rFonts w:ascii="Times New Roman" w:hAnsi="Times New Roman"/>
          <w:sz w:val="24"/>
          <w:szCs w:val="24"/>
        </w:rPr>
        <w:t>милые, хорошие, внимательные зрители!</w:t>
      </w:r>
    </w:p>
    <w:p w:rsidR="00131AC2" w:rsidRPr="00236529" w:rsidRDefault="00131AC2" w:rsidP="00236529">
      <w:pPr>
        <w:rPr>
          <w:rFonts w:ascii="Times New Roman" w:hAnsi="Times New Roman"/>
          <w:sz w:val="24"/>
          <w:szCs w:val="24"/>
        </w:rPr>
      </w:pPr>
      <w:r w:rsidRPr="00236529">
        <w:rPr>
          <w:rFonts w:ascii="Times New Roman" w:hAnsi="Times New Roman"/>
          <w:sz w:val="24"/>
          <w:szCs w:val="24"/>
        </w:rPr>
        <w:t>Историю про уникальную природу послушать, не хотите ли?</w:t>
      </w:r>
    </w:p>
    <w:p w:rsidR="00131AC2" w:rsidRPr="00236529" w:rsidRDefault="00131AC2" w:rsidP="00236529">
      <w:pPr>
        <w:rPr>
          <w:rFonts w:ascii="Times New Roman" w:hAnsi="Times New Roman"/>
          <w:sz w:val="24"/>
          <w:szCs w:val="24"/>
        </w:rPr>
      </w:pPr>
      <w:r w:rsidRPr="00236529">
        <w:rPr>
          <w:rFonts w:ascii="Times New Roman" w:hAnsi="Times New Roman"/>
          <w:sz w:val="24"/>
          <w:szCs w:val="24"/>
        </w:rPr>
        <w:t>Сказка - ложь, да в ней намек - так всегда считается.</w:t>
      </w:r>
    </w:p>
    <w:p w:rsidR="00131AC2" w:rsidRPr="00236529" w:rsidRDefault="00131AC2" w:rsidP="00236529">
      <w:pPr>
        <w:rPr>
          <w:rFonts w:ascii="Times New Roman" w:hAnsi="Times New Roman"/>
          <w:sz w:val="24"/>
          <w:szCs w:val="24"/>
        </w:rPr>
      </w:pPr>
      <w:r w:rsidRPr="00236529">
        <w:rPr>
          <w:rFonts w:ascii="Times New Roman" w:hAnsi="Times New Roman"/>
          <w:sz w:val="24"/>
          <w:szCs w:val="24"/>
        </w:rPr>
        <w:t>Завершаю монолог, история  начинается.</w:t>
      </w:r>
    </w:p>
    <w:p w:rsidR="00131AC2" w:rsidRDefault="00131AC2" w:rsidP="00363A4F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Звучи</w:t>
      </w:r>
      <w:r w:rsidRPr="00236529">
        <w:rPr>
          <w:rFonts w:ascii="Times New Roman" w:hAnsi="Times New Roman"/>
          <w:i/>
          <w:sz w:val="24"/>
          <w:szCs w:val="24"/>
        </w:rPr>
        <w:t xml:space="preserve">т </w:t>
      </w:r>
      <w:r>
        <w:rPr>
          <w:rFonts w:ascii="Times New Roman" w:hAnsi="Times New Roman"/>
          <w:i/>
          <w:sz w:val="24"/>
          <w:szCs w:val="24"/>
        </w:rPr>
        <w:t>фонограмма песни</w:t>
      </w:r>
      <w:r w:rsidRPr="00236529">
        <w:rPr>
          <w:rFonts w:ascii="Times New Roman" w:hAnsi="Times New Roman"/>
          <w:i/>
          <w:sz w:val="24"/>
          <w:szCs w:val="24"/>
        </w:rPr>
        <w:t xml:space="preserve"> «Каникулы</w:t>
      </w:r>
      <w:r>
        <w:rPr>
          <w:rFonts w:ascii="Times New Roman" w:hAnsi="Times New Roman"/>
          <w:i/>
          <w:sz w:val="24"/>
          <w:szCs w:val="24"/>
        </w:rPr>
        <w:t>»</w:t>
      </w:r>
      <w:r w:rsidRPr="00236529">
        <w:rPr>
          <w:rFonts w:ascii="Times New Roman" w:hAnsi="Times New Roman"/>
          <w:i/>
          <w:sz w:val="24"/>
          <w:szCs w:val="24"/>
        </w:rPr>
        <w:t xml:space="preserve"> из м/ф «Маша и Медведь»</w:t>
      </w:r>
      <w:r>
        <w:rPr>
          <w:rFonts w:ascii="Times New Roman" w:hAnsi="Times New Roman"/>
          <w:i/>
          <w:sz w:val="24"/>
          <w:szCs w:val="24"/>
        </w:rPr>
        <w:t xml:space="preserve">. </w:t>
      </w:r>
    </w:p>
    <w:p w:rsidR="00131AC2" w:rsidRDefault="00131AC2" w:rsidP="00363A4F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 центр сцены, пританцовывая, выходит внучка в летнем платье. Она держит в руках чемодан.</w:t>
      </w:r>
    </w:p>
    <w:p w:rsidR="00131AC2" w:rsidRPr="003C6761" w:rsidRDefault="00131AC2" w:rsidP="00F13416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Вну</w:t>
      </w:r>
      <w:r w:rsidRPr="003C6761">
        <w:rPr>
          <w:rFonts w:ascii="Times New Roman" w:hAnsi="Times New Roman"/>
          <w:b/>
          <w:sz w:val="24"/>
          <w:szCs w:val="24"/>
        </w:rPr>
        <w:t>чка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(обращается</w:t>
      </w:r>
      <w:r w:rsidRPr="00287E68">
        <w:rPr>
          <w:rFonts w:ascii="Times New Roman" w:hAnsi="Times New Roman"/>
          <w:i/>
          <w:sz w:val="24"/>
          <w:szCs w:val="24"/>
        </w:rPr>
        <w:t xml:space="preserve"> к зрителям)</w:t>
      </w:r>
      <w:r w:rsidRPr="003C6761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ура, пришли каникулы,</w:t>
      </w:r>
      <w:r w:rsidRPr="003C6761">
        <w:rPr>
          <w:rFonts w:ascii="Times New Roman" w:hAnsi="Times New Roman"/>
          <w:sz w:val="24"/>
          <w:szCs w:val="24"/>
        </w:rPr>
        <w:t xml:space="preserve"> </w:t>
      </w:r>
    </w:p>
    <w:p w:rsidR="00131AC2" w:rsidRPr="003C6761" w:rsidRDefault="00131AC2" w:rsidP="003C676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Настало время отдыха</w:t>
      </w:r>
      <w:r w:rsidRPr="003C6761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Pr="003C6761">
        <w:rPr>
          <w:rFonts w:ascii="Times New Roman" w:hAnsi="Times New Roman"/>
          <w:sz w:val="24"/>
          <w:szCs w:val="24"/>
        </w:rPr>
        <w:t xml:space="preserve">! </w:t>
      </w:r>
    </w:p>
    <w:p w:rsidR="00131AC2" w:rsidRPr="003C6761" w:rsidRDefault="00131AC2" w:rsidP="003C6761">
      <w:pPr>
        <w:rPr>
          <w:rFonts w:ascii="Times New Roman" w:hAnsi="Times New Roman"/>
          <w:sz w:val="24"/>
          <w:szCs w:val="24"/>
        </w:rPr>
      </w:pPr>
      <w:r w:rsidRPr="003C6761">
        <w:rPr>
          <w:rFonts w:ascii="Times New Roman" w:hAnsi="Times New Roman"/>
          <w:sz w:val="24"/>
          <w:szCs w:val="24"/>
        </w:rPr>
        <w:t xml:space="preserve">Кто уезжает в лагерь, </w:t>
      </w:r>
    </w:p>
    <w:p w:rsidR="00131AC2" w:rsidRPr="003C6761" w:rsidRDefault="00131AC2" w:rsidP="003C676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Кто в отпуск улетает,</w:t>
      </w:r>
    </w:p>
    <w:p w:rsidR="00131AC2" w:rsidRDefault="00131AC2" w:rsidP="003C676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я поеду к бабушке</w:t>
      </w:r>
      <w:r w:rsidRPr="003C67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Глинное здоровья и знаний набираться</w:t>
      </w:r>
      <w:r w:rsidRPr="003C6761">
        <w:rPr>
          <w:rFonts w:ascii="Times New Roman" w:hAnsi="Times New Roman"/>
          <w:sz w:val="24"/>
          <w:szCs w:val="24"/>
        </w:rPr>
        <w:t>!</w:t>
      </w:r>
    </w:p>
    <w:p w:rsidR="00131AC2" w:rsidRDefault="00131AC2" w:rsidP="007B77AE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Внучка, пританцовывая, уходит со сцены. </w:t>
      </w:r>
    </w:p>
    <w:p w:rsidR="00131AC2" w:rsidRPr="007B77AE" w:rsidRDefault="00131AC2" w:rsidP="007B77AE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 экране появляются кадры природы Навлинского района под песню </w:t>
      </w:r>
      <w:r w:rsidRPr="007B77AE">
        <w:rPr>
          <w:rFonts w:ascii="Times New Roman" w:hAnsi="Times New Roman"/>
          <w:i/>
          <w:sz w:val="24"/>
          <w:szCs w:val="24"/>
        </w:rPr>
        <w:t xml:space="preserve"> «Навля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 w:rsidRPr="007B77AE">
        <w:rPr>
          <w:rFonts w:ascii="Times New Roman" w:hAnsi="Times New Roman"/>
          <w:i/>
          <w:sz w:val="24"/>
          <w:szCs w:val="24"/>
        </w:rPr>
        <w:t>моя русалка»</w:t>
      </w:r>
      <w:r>
        <w:rPr>
          <w:rFonts w:ascii="Times New Roman" w:hAnsi="Times New Roman"/>
          <w:i/>
          <w:sz w:val="24"/>
          <w:szCs w:val="24"/>
        </w:rPr>
        <w:t xml:space="preserve">  (слова Н. Колобаева, музыка В. Машина).</w:t>
      </w:r>
    </w:p>
    <w:p w:rsidR="00131AC2" w:rsidRPr="008C3EBF" w:rsidRDefault="00131AC2" w:rsidP="003B0FD6">
      <w:pPr>
        <w:ind w:firstLine="708"/>
        <w:rPr>
          <w:rFonts w:ascii="Times New Roman" w:hAnsi="Times New Roman"/>
          <w:b/>
          <w:sz w:val="24"/>
          <w:szCs w:val="24"/>
        </w:rPr>
      </w:pPr>
      <w:r w:rsidRPr="008C3EBF">
        <w:rPr>
          <w:rFonts w:ascii="Times New Roman" w:hAnsi="Times New Roman"/>
          <w:b/>
          <w:sz w:val="24"/>
          <w:szCs w:val="24"/>
        </w:rPr>
        <w:t>Ведущая</w:t>
      </w:r>
      <w:r>
        <w:rPr>
          <w:rFonts w:ascii="Times New Roman" w:hAnsi="Times New Roman"/>
          <w:b/>
          <w:sz w:val="24"/>
          <w:szCs w:val="24"/>
        </w:rPr>
        <w:t xml:space="preserve"> (за сценой)</w:t>
      </w:r>
      <w:r w:rsidRPr="008C3EBF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т</w:t>
      </w:r>
      <w:r w:rsidRPr="008C3EBF">
        <w:rPr>
          <w:rFonts w:ascii="Times New Roman" w:hAnsi="Times New Roman"/>
          <w:sz w:val="24"/>
          <w:szCs w:val="24"/>
        </w:rPr>
        <w:t xml:space="preserve">ам, где речка </w:t>
      </w:r>
      <w:r>
        <w:rPr>
          <w:rFonts w:ascii="Times New Roman" w:hAnsi="Times New Roman"/>
          <w:sz w:val="24"/>
          <w:szCs w:val="24"/>
        </w:rPr>
        <w:t>Навля бежит</w:t>
      </w:r>
      <w:r w:rsidRPr="008C3EBF">
        <w:rPr>
          <w:rFonts w:ascii="Times New Roman" w:hAnsi="Times New Roman"/>
          <w:sz w:val="24"/>
          <w:szCs w:val="24"/>
        </w:rPr>
        <w:t>, струится,</w:t>
      </w:r>
    </w:p>
    <w:p w:rsidR="00131AC2" w:rsidRPr="008C3EBF" w:rsidRDefault="00131AC2" w:rsidP="00312302">
      <w:pPr>
        <w:rPr>
          <w:rFonts w:ascii="Times New Roman" w:hAnsi="Times New Roman"/>
          <w:sz w:val="24"/>
          <w:szCs w:val="24"/>
        </w:rPr>
      </w:pPr>
      <w:r w:rsidRPr="008C3EBF">
        <w:rPr>
          <w:rFonts w:ascii="Times New Roman" w:hAnsi="Times New Roman"/>
          <w:sz w:val="24"/>
          <w:szCs w:val="24"/>
        </w:rPr>
        <w:t>Там, где партизанский лес густой шумит, дом бревенчатый стоит.</w:t>
      </w:r>
    </w:p>
    <w:p w:rsidR="00131AC2" w:rsidRPr="008C3EBF" w:rsidRDefault="00131AC2" w:rsidP="00312302">
      <w:pPr>
        <w:rPr>
          <w:rFonts w:ascii="Times New Roman" w:hAnsi="Times New Roman"/>
          <w:sz w:val="24"/>
          <w:szCs w:val="24"/>
        </w:rPr>
      </w:pPr>
      <w:r w:rsidRPr="008C3EBF">
        <w:rPr>
          <w:rFonts w:ascii="Times New Roman" w:hAnsi="Times New Roman"/>
          <w:sz w:val="24"/>
          <w:szCs w:val="24"/>
        </w:rPr>
        <w:t xml:space="preserve"> В том домишке, </w:t>
      </w:r>
      <w:r>
        <w:rPr>
          <w:rFonts w:ascii="Times New Roman" w:hAnsi="Times New Roman"/>
          <w:sz w:val="24"/>
          <w:szCs w:val="24"/>
        </w:rPr>
        <w:t>не скучая, дорогую внучку ожидая,</w:t>
      </w:r>
    </w:p>
    <w:p w:rsidR="00131AC2" w:rsidRDefault="00131AC2" w:rsidP="003C676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Бабушка у окна сидит</w:t>
      </w:r>
      <w:r w:rsidRPr="008C3EBF">
        <w:rPr>
          <w:rFonts w:ascii="Times New Roman" w:hAnsi="Times New Roman"/>
          <w:sz w:val="24"/>
          <w:szCs w:val="24"/>
        </w:rPr>
        <w:t>!</w:t>
      </w:r>
    </w:p>
    <w:p w:rsidR="00131AC2" w:rsidRDefault="00131AC2" w:rsidP="003C6761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В первой части сцены стоит шкаф, обеденный стол со стульями. Внучка и бабушка сидят за столом. Бабушка вяжет, а внучка скучает.</w:t>
      </w:r>
    </w:p>
    <w:p w:rsidR="00131AC2" w:rsidRDefault="00131AC2" w:rsidP="003B0FD6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Внучка </w:t>
      </w:r>
      <w:r>
        <w:rPr>
          <w:rFonts w:ascii="Times New Roman" w:hAnsi="Times New Roman"/>
          <w:i/>
          <w:sz w:val="24"/>
          <w:szCs w:val="24"/>
        </w:rPr>
        <w:t>(обращается</w:t>
      </w:r>
      <w:r w:rsidRPr="00596B77">
        <w:rPr>
          <w:rFonts w:ascii="Times New Roman" w:hAnsi="Times New Roman"/>
          <w:i/>
          <w:sz w:val="24"/>
          <w:szCs w:val="24"/>
        </w:rPr>
        <w:t xml:space="preserve"> к бабушке)</w:t>
      </w:r>
      <w:r w:rsidRPr="00F43F6E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43F6E">
        <w:rPr>
          <w:rFonts w:ascii="Times New Roman" w:hAnsi="Times New Roman"/>
          <w:sz w:val="24"/>
          <w:szCs w:val="24"/>
        </w:rPr>
        <w:t>ох и</w:t>
      </w:r>
      <w:r w:rsidRPr="00F43F6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</w:t>
      </w:r>
      <w:r w:rsidRPr="00F43F6E">
        <w:rPr>
          <w:rFonts w:ascii="Times New Roman" w:hAnsi="Times New Roman"/>
          <w:sz w:val="24"/>
          <w:szCs w:val="24"/>
        </w:rPr>
        <w:t>рудно</w:t>
      </w:r>
      <w:r>
        <w:rPr>
          <w:rFonts w:ascii="Times New Roman" w:hAnsi="Times New Roman"/>
          <w:sz w:val="24"/>
          <w:szCs w:val="24"/>
        </w:rPr>
        <w:t xml:space="preserve">, бабулечка, </w:t>
      </w:r>
      <w:r w:rsidRPr="00F43F6E">
        <w:rPr>
          <w:rFonts w:ascii="Times New Roman" w:hAnsi="Times New Roman"/>
          <w:sz w:val="24"/>
          <w:szCs w:val="24"/>
        </w:rPr>
        <w:t xml:space="preserve">учиться </w:t>
      </w:r>
      <w:r>
        <w:rPr>
          <w:rFonts w:ascii="Times New Roman" w:hAnsi="Times New Roman"/>
          <w:sz w:val="24"/>
          <w:szCs w:val="24"/>
        </w:rPr>
        <w:t xml:space="preserve">сейчас </w:t>
      </w:r>
      <w:r w:rsidRPr="00F43F6E">
        <w:rPr>
          <w:rFonts w:ascii="Times New Roman" w:hAnsi="Times New Roman"/>
          <w:sz w:val="24"/>
          <w:szCs w:val="24"/>
        </w:rPr>
        <w:t>в первом класс</w:t>
      </w:r>
      <w:r>
        <w:rPr>
          <w:rFonts w:ascii="Times New Roman" w:hAnsi="Times New Roman"/>
          <w:sz w:val="24"/>
          <w:szCs w:val="24"/>
        </w:rPr>
        <w:t>! Всё равно, что в институте</w:t>
      </w:r>
      <w:r w:rsidRPr="00596B77">
        <w:rPr>
          <w:rFonts w:ascii="Times New Roman" w:hAnsi="Times New Roman"/>
          <w:sz w:val="24"/>
          <w:szCs w:val="24"/>
        </w:rPr>
        <w:t xml:space="preserve"> </w:t>
      </w:r>
      <w:r w:rsidRPr="00596B77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 xml:space="preserve">печально </w:t>
      </w:r>
      <w:r w:rsidRPr="00596B77">
        <w:rPr>
          <w:rFonts w:ascii="Times New Roman" w:hAnsi="Times New Roman"/>
          <w:i/>
          <w:sz w:val="24"/>
          <w:szCs w:val="24"/>
        </w:rPr>
        <w:t>вздыхает).</w:t>
      </w:r>
      <w:r w:rsidRPr="00F43F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Вот даже на лето, наша </w:t>
      </w:r>
      <w:r w:rsidRPr="00F43F6E">
        <w:rPr>
          <w:rFonts w:ascii="Times New Roman" w:hAnsi="Times New Roman"/>
          <w:sz w:val="24"/>
          <w:szCs w:val="24"/>
        </w:rPr>
        <w:t>Татьяна Ивановна</w:t>
      </w:r>
      <w:r>
        <w:rPr>
          <w:rFonts w:ascii="Times New Roman" w:hAnsi="Times New Roman"/>
          <w:sz w:val="24"/>
          <w:szCs w:val="24"/>
        </w:rPr>
        <w:t xml:space="preserve">, задала каждый день читать </w:t>
      </w:r>
      <w:r w:rsidRPr="00F43F6E">
        <w:rPr>
          <w:rFonts w:ascii="Times New Roman" w:hAnsi="Times New Roman"/>
          <w:sz w:val="24"/>
          <w:szCs w:val="24"/>
        </w:rPr>
        <w:t>маленький рассказ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EE">
        <w:rPr>
          <w:rFonts w:ascii="Times New Roman" w:hAnsi="Times New Roman"/>
          <w:i/>
          <w:sz w:val="24"/>
          <w:szCs w:val="24"/>
        </w:rPr>
        <w:t>(возмущённо).</w:t>
      </w:r>
    </w:p>
    <w:p w:rsidR="00131AC2" w:rsidRPr="00F46297" w:rsidRDefault="00131AC2" w:rsidP="003F1D7A">
      <w:pPr>
        <w:ind w:firstLine="708"/>
        <w:rPr>
          <w:rFonts w:ascii="Times New Roman" w:hAnsi="Times New Roman"/>
        </w:rPr>
      </w:pPr>
      <w:r w:rsidRPr="00F46297">
        <w:rPr>
          <w:rFonts w:ascii="Times New Roman" w:hAnsi="Times New Roman"/>
          <w:b/>
          <w:sz w:val="24"/>
          <w:szCs w:val="24"/>
        </w:rPr>
        <w:t>Бабушка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87E68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 xml:space="preserve">откладывает вязание, </w:t>
      </w:r>
      <w:r w:rsidRPr="00287E68">
        <w:rPr>
          <w:rFonts w:ascii="Times New Roman" w:hAnsi="Times New Roman"/>
          <w:i/>
          <w:sz w:val="24"/>
          <w:szCs w:val="24"/>
        </w:rPr>
        <w:t>обнима</w:t>
      </w:r>
      <w:r>
        <w:rPr>
          <w:rFonts w:ascii="Times New Roman" w:hAnsi="Times New Roman"/>
          <w:i/>
          <w:sz w:val="24"/>
          <w:szCs w:val="24"/>
        </w:rPr>
        <w:t>ет</w:t>
      </w:r>
      <w:r w:rsidRPr="00287E68">
        <w:rPr>
          <w:rFonts w:ascii="Times New Roman" w:hAnsi="Times New Roman"/>
          <w:i/>
          <w:sz w:val="24"/>
          <w:szCs w:val="24"/>
        </w:rPr>
        <w:t xml:space="preserve"> внучку)</w:t>
      </w:r>
      <w:r w:rsidRPr="00F46297">
        <w:rPr>
          <w:rFonts w:ascii="Times New Roman" w:hAnsi="Times New Roman"/>
          <w:b/>
          <w:sz w:val="24"/>
          <w:szCs w:val="24"/>
        </w:rPr>
        <w:t xml:space="preserve">: </w:t>
      </w:r>
      <w:r w:rsidRPr="00F46297">
        <w:rPr>
          <w:rFonts w:ascii="Times New Roman" w:hAnsi="Times New Roman"/>
          <w:sz w:val="24"/>
          <w:szCs w:val="24"/>
        </w:rPr>
        <w:t>хороших книг в моём стареньком шкафу много, бери любую</w:t>
      </w:r>
      <w:r>
        <w:rPr>
          <w:rFonts w:ascii="Times New Roman" w:hAnsi="Times New Roman"/>
          <w:sz w:val="24"/>
          <w:szCs w:val="24"/>
        </w:rPr>
        <w:t xml:space="preserve"> (</w:t>
      </w:r>
      <w:r w:rsidRPr="003D1A95">
        <w:rPr>
          <w:rFonts w:ascii="Times New Roman" w:hAnsi="Times New Roman"/>
          <w:i/>
          <w:sz w:val="24"/>
          <w:szCs w:val="24"/>
        </w:rPr>
        <w:t>показывает на шкаф</w:t>
      </w:r>
      <w:r>
        <w:rPr>
          <w:rFonts w:ascii="Times New Roman" w:hAnsi="Times New Roman"/>
          <w:sz w:val="24"/>
          <w:szCs w:val="24"/>
        </w:rPr>
        <w:t>)</w:t>
      </w:r>
      <w:r w:rsidRPr="00F46297">
        <w:rPr>
          <w:rFonts w:ascii="Times New Roman" w:hAnsi="Times New Roman"/>
          <w:sz w:val="24"/>
          <w:szCs w:val="24"/>
        </w:rPr>
        <w:t>.</w:t>
      </w:r>
    </w:p>
    <w:p w:rsidR="00131AC2" w:rsidRPr="0044772E" w:rsidRDefault="00131AC2" w:rsidP="0044772E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Внучка подходит к шкафу, с интересом рассматривает книги, достаёт самую большую книгу, садится на стул рядом с бабушкой и начинает её листать.</w:t>
      </w:r>
    </w:p>
    <w:p w:rsidR="00131AC2" w:rsidRPr="0044772E" w:rsidRDefault="00131AC2" w:rsidP="003D1A95">
      <w:pPr>
        <w:ind w:firstLine="708"/>
        <w:rPr>
          <w:rFonts w:ascii="Times New Roman" w:hAnsi="Times New Roman"/>
          <w:sz w:val="24"/>
          <w:szCs w:val="24"/>
        </w:rPr>
      </w:pPr>
      <w:r w:rsidRPr="0044772E">
        <w:rPr>
          <w:rFonts w:ascii="Times New Roman" w:hAnsi="Times New Roman"/>
          <w:b/>
          <w:sz w:val="24"/>
          <w:szCs w:val="24"/>
        </w:rPr>
        <w:t>Бабушка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4420C">
        <w:rPr>
          <w:rFonts w:ascii="Times New Roman" w:hAnsi="Times New Roman"/>
          <w:i/>
          <w:sz w:val="24"/>
          <w:szCs w:val="24"/>
        </w:rPr>
        <w:t>(удивлённо)</w:t>
      </w:r>
      <w:r w:rsidRPr="0044772E">
        <w:rPr>
          <w:rFonts w:ascii="Times New Roman" w:hAnsi="Times New Roman"/>
          <w:b/>
          <w:sz w:val="24"/>
          <w:szCs w:val="24"/>
        </w:rPr>
        <w:t xml:space="preserve">: </w:t>
      </w:r>
      <w:r w:rsidRPr="0044772E">
        <w:rPr>
          <w:rFonts w:ascii="Times New Roman" w:hAnsi="Times New Roman"/>
          <w:sz w:val="24"/>
          <w:szCs w:val="24"/>
        </w:rPr>
        <w:t>а зачем ты энциклопедический словарь взял</w:t>
      </w:r>
      <w:r>
        <w:rPr>
          <w:rFonts w:ascii="Times New Roman" w:hAnsi="Times New Roman"/>
          <w:sz w:val="24"/>
          <w:szCs w:val="24"/>
        </w:rPr>
        <w:t>а? Давай лучше сказку прочитаем?</w:t>
      </w:r>
    </w:p>
    <w:p w:rsidR="00131AC2" w:rsidRDefault="00131AC2" w:rsidP="003D1A95">
      <w:pPr>
        <w:ind w:firstLine="708"/>
        <w:rPr>
          <w:rFonts w:ascii="Times New Roman" w:hAnsi="Times New Roman"/>
          <w:sz w:val="24"/>
          <w:szCs w:val="24"/>
        </w:rPr>
      </w:pPr>
      <w:r w:rsidRPr="0044772E">
        <w:rPr>
          <w:rFonts w:ascii="Times New Roman" w:hAnsi="Times New Roman"/>
          <w:b/>
          <w:sz w:val="24"/>
          <w:szCs w:val="24"/>
        </w:rPr>
        <w:t>Внучка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534FF">
        <w:rPr>
          <w:rFonts w:ascii="Times New Roman" w:hAnsi="Times New Roman"/>
          <w:i/>
          <w:sz w:val="24"/>
          <w:szCs w:val="24"/>
        </w:rPr>
        <w:t>(капризно</w:t>
      </w:r>
      <w:r w:rsidRPr="00A4420C">
        <w:rPr>
          <w:rFonts w:ascii="Times New Roman" w:hAnsi="Times New Roman"/>
          <w:sz w:val="24"/>
          <w:szCs w:val="24"/>
        </w:rPr>
        <w:t>)</w:t>
      </w:r>
      <w:r w:rsidRPr="0044772E">
        <w:rPr>
          <w:rFonts w:ascii="Times New Roman" w:hAnsi="Times New Roman"/>
          <w:b/>
          <w:sz w:val="24"/>
          <w:szCs w:val="24"/>
        </w:rPr>
        <w:t xml:space="preserve">: </w:t>
      </w:r>
      <w:r w:rsidRPr="0044772E">
        <w:rPr>
          <w:rFonts w:ascii="Times New Roman" w:hAnsi="Times New Roman"/>
          <w:sz w:val="24"/>
          <w:szCs w:val="24"/>
        </w:rPr>
        <w:t>сказки длинные, а тут рассказы короткие. Давай тут читать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420C">
        <w:rPr>
          <w:rFonts w:ascii="Times New Roman" w:hAnsi="Times New Roman"/>
          <w:i/>
          <w:sz w:val="24"/>
          <w:szCs w:val="24"/>
        </w:rPr>
        <w:t>(показывает пальцем на страницу книги</w:t>
      </w:r>
      <w:r>
        <w:rPr>
          <w:rFonts w:ascii="Times New Roman" w:hAnsi="Times New Roman"/>
          <w:i/>
          <w:sz w:val="24"/>
          <w:szCs w:val="24"/>
        </w:rPr>
        <w:t xml:space="preserve"> и начинает читать по слогам</w:t>
      </w:r>
      <w:r w:rsidRPr="00A4420C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! </w:t>
      </w:r>
      <w:r w:rsidRPr="00FF68F8">
        <w:rPr>
          <w:rFonts w:ascii="Times New Roman" w:hAnsi="Times New Roman"/>
          <w:sz w:val="24"/>
          <w:szCs w:val="24"/>
        </w:rPr>
        <w:t>Заповедником называется</w:t>
      </w:r>
      <w:r>
        <w:rPr>
          <w:rFonts w:ascii="Times New Roman" w:hAnsi="Times New Roman"/>
          <w:sz w:val="24"/>
          <w:szCs w:val="24"/>
        </w:rPr>
        <w:t xml:space="preserve"> участок территории, </w:t>
      </w:r>
      <w:r w:rsidRPr="00FF68F8">
        <w:rPr>
          <w:rFonts w:ascii="Times New Roman" w:hAnsi="Times New Roman"/>
          <w:sz w:val="24"/>
          <w:szCs w:val="24"/>
        </w:rPr>
        <w:t>в котором сохраняется в естественном состоянии весь его природный комплекс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420C">
        <w:rPr>
          <w:rFonts w:ascii="Times New Roman" w:hAnsi="Times New Roman"/>
          <w:i/>
          <w:sz w:val="24"/>
          <w:szCs w:val="24"/>
        </w:rPr>
        <w:t>(поднимает голову, чешет затылок, задумывается)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хм, ничего не понятно.</w:t>
      </w:r>
    </w:p>
    <w:p w:rsidR="00131AC2" w:rsidRPr="00DA591E" w:rsidRDefault="00131AC2" w:rsidP="003D1A95">
      <w:pPr>
        <w:ind w:firstLine="708"/>
        <w:rPr>
          <w:rFonts w:ascii="Times New Roman" w:hAnsi="Times New Roman"/>
          <w:sz w:val="24"/>
          <w:szCs w:val="24"/>
        </w:rPr>
      </w:pPr>
      <w:r w:rsidRPr="0044772E">
        <w:rPr>
          <w:rFonts w:ascii="Times New Roman" w:hAnsi="Times New Roman"/>
          <w:b/>
          <w:sz w:val="24"/>
          <w:szCs w:val="24"/>
        </w:rPr>
        <w:t>Бабушка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4420C">
        <w:rPr>
          <w:rFonts w:ascii="Times New Roman" w:hAnsi="Times New Roman"/>
          <w:i/>
          <w:sz w:val="24"/>
          <w:szCs w:val="24"/>
        </w:rPr>
        <w:t>(берёт книгу у внучки)</w:t>
      </w:r>
      <w:r w:rsidRPr="0044772E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A591E">
        <w:rPr>
          <w:rFonts w:ascii="Times New Roman" w:hAnsi="Times New Roman"/>
          <w:sz w:val="24"/>
          <w:szCs w:val="24"/>
        </w:rPr>
        <w:t>внученька, человек так губительно действовал на природу, что теперь пришлось часть лесов, а вместе</w:t>
      </w:r>
      <w:r>
        <w:rPr>
          <w:rFonts w:ascii="Times New Roman" w:hAnsi="Times New Roman"/>
          <w:sz w:val="24"/>
          <w:szCs w:val="24"/>
        </w:rPr>
        <w:t xml:space="preserve"> с ними зверей, птиц, растения </w:t>
      </w:r>
      <w:r w:rsidRPr="00DA591E">
        <w:rPr>
          <w:rFonts w:ascii="Times New Roman" w:hAnsi="Times New Roman"/>
          <w:sz w:val="24"/>
          <w:szCs w:val="24"/>
        </w:rPr>
        <w:t>охранять.</w:t>
      </w:r>
    </w:p>
    <w:p w:rsidR="00131AC2" w:rsidRPr="00DA591E" w:rsidRDefault="00131AC2" w:rsidP="00944F90">
      <w:pPr>
        <w:ind w:firstLine="708"/>
        <w:rPr>
          <w:rFonts w:ascii="Times New Roman" w:hAnsi="Times New Roman"/>
          <w:sz w:val="24"/>
          <w:szCs w:val="24"/>
        </w:rPr>
      </w:pPr>
      <w:r w:rsidRPr="0044772E">
        <w:rPr>
          <w:rFonts w:ascii="Times New Roman" w:hAnsi="Times New Roman"/>
          <w:b/>
          <w:sz w:val="24"/>
          <w:szCs w:val="24"/>
        </w:rPr>
        <w:t>Внучка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4420C">
        <w:rPr>
          <w:rFonts w:ascii="Times New Roman" w:hAnsi="Times New Roman"/>
          <w:i/>
          <w:sz w:val="24"/>
          <w:szCs w:val="24"/>
        </w:rPr>
        <w:t>(вскакивает, удивлённо разводит руками)</w:t>
      </w:r>
      <w:r w:rsidRPr="0044772E">
        <w:rPr>
          <w:rFonts w:ascii="Times New Roman" w:hAnsi="Times New Roman"/>
          <w:b/>
          <w:sz w:val="24"/>
          <w:szCs w:val="24"/>
        </w:rPr>
        <w:t>:</w:t>
      </w:r>
      <w:r w:rsidRPr="00DA591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DA591E">
        <w:rPr>
          <w:rFonts w:ascii="Times New Roman" w:hAnsi="Times New Roman"/>
          <w:sz w:val="24"/>
          <w:szCs w:val="24"/>
        </w:rPr>
        <w:t>т кого охранять? От диких зверей?</w:t>
      </w:r>
    </w:p>
    <w:p w:rsidR="00131AC2" w:rsidRDefault="00131AC2" w:rsidP="00ED2FD2">
      <w:pPr>
        <w:ind w:firstLine="708"/>
        <w:rPr>
          <w:rFonts w:ascii="Times New Roman" w:hAnsi="Times New Roman"/>
          <w:sz w:val="24"/>
          <w:szCs w:val="24"/>
        </w:rPr>
      </w:pPr>
      <w:r w:rsidRPr="0044772E">
        <w:rPr>
          <w:rFonts w:ascii="Times New Roman" w:hAnsi="Times New Roman"/>
          <w:b/>
          <w:sz w:val="24"/>
          <w:szCs w:val="24"/>
        </w:rPr>
        <w:t>Бабушка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4420C">
        <w:rPr>
          <w:rFonts w:ascii="Times New Roman" w:hAnsi="Times New Roman"/>
          <w:i/>
          <w:sz w:val="24"/>
          <w:szCs w:val="24"/>
        </w:rPr>
        <w:t>(встаёт, улыбаясь, обнимает внучку за плечи)</w:t>
      </w:r>
      <w:r w:rsidRPr="0044772E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Pr="00DA591E">
        <w:rPr>
          <w:rFonts w:ascii="Times New Roman" w:hAnsi="Times New Roman"/>
          <w:sz w:val="24"/>
          <w:szCs w:val="24"/>
        </w:rPr>
        <w:t>ет, от самих себя</w:t>
      </w:r>
      <w:r>
        <w:rPr>
          <w:rFonts w:ascii="Times New Roman" w:hAnsi="Times New Roman"/>
          <w:sz w:val="24"/>
          <w:szCs w:val="24"/>
        </w:rPr>
        <w:t xml:space="preserve"> (</w:t>
      </w:r>
      <w:r w:rsidRPr="00ED2FD2">
        <w:rPr>
          <w:rFonts w:ascii="Times New Roman" w:hAnsi="Times New Roman"/>
          <w:i/>
          <w:sz w:val="24"/>
          <w:szCs w:val="24"/>
        </w:rPr>
        <w:t>печально вздыхает</w:t>
      </w:r>
      <w:r>
        <w:rPr>
          <w:rFonts w:ascii="Times New Roman" w:hAnsi="Times New Roman"/>
          <w:sz w:val="24"/>
          <w:szCs w:val="24"/>
        </w:rPr>
        <w:t>). От людей, о</w:t>
      </w:r>
      <w:r w:rsidRPr="00DA591E">
        <w:rPr>
          <w:rFonts w:ascii="Times New Roman" w:hAnsi="Times New Roman"/>
          <w:sz w:val="24"/>
          <w:szCs w:val="24"/>
        </w:rPr>
        <w:t>т туристов, которые жгут костры и оставляют после себя мусор, от охотников, которые убивают хищных животных и ловят силками птиц, от автомобилистов, которые ломают кусты, чтобы проделать через лес проезжую дорогу.</w:t>
      </w:r>
      <w:r>
        <w:rPr>
          <w:rFonts w:ascii="Times New Roman" w:hAnsi="Times New Roman"/>
          <w:sz w:val="24"/>
          <w:szCs w:val="24"/>
        </w:rPr>
        <w:t xml:space="preserve"> Но не так далеко от Навли есть уголок, где охраняется уникальная природа – это заповедник «Брянский лес».</w:t>
      </w:r>
    </w:p>
    <w:p w:rsidR="00131AC2" w:rsidRDefault="00131AC2" w:rsidP="00ED2FD2">
      <w:pPr>
        <w:ind w:firstLine="708"/>
        <w:rPr>
          <w:rFonts w:ascii="Times New Roman" w:hAnsi="Times New Roman"/>
          <w:sz w:val="24"/>
          <w:szCs w:val="24"/>
        </w:rPr>
      </w:pPr>
      <w:r w:rsidRPr="0044772E">
        <w:rPr>
          <w:rFonts w:ascii="Times New Roman" w:hAnsi="Times New Roman"/>
          <w:b/>
          <w:sz w:val="24"/>
          <w:szCs w:val="24"/>
        </w:rPr>
        <w:t>Внучка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4420C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 xml:space="preserve">радостно </w:t>
      </w:r>
      <w:r w:rsidRPr="00A4420C">
        <w:rPr>
          <w:rFonts w:ascii="Times New Roman" w:hAnsi="Times New Roman"/>
          <w:i/>
          <w:sz w:val="24"/>
          <w:szCs w:val="24"/>
        </w:rPr>
        <w:t>прыгает на месте)</w:t>
      </w:r>
      <w:r w:rsidRPr="0044772E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E3BD6">
        <w:rPr>
          <w:rFonts w:ascii="Times New Roman" w:hAnsi="Times New Roman"/>
          <w:sz w:val="24"/>
          <w:szCs w:val="24"/>
        </w:rPr>
        <w:t>хочу, хочу, скорей туда!</w:t>
      </w:r>
    </w:p>
    <w:p w:rsidR="00131AC2" w:rsidRPr="006E3BD6" w:rsidRDefault="00131AC2" w:rsidP="00CC3358">
      <w:pPr>
        <w:ind w:firstLine="708"/>
        <w:rPr>
          <w:rFonts w:ascii="Times New Roman" w:hAnsi="Times New Roman"/>
          <w:sz w:val="24"/>
          <w:szCs w:val="24"/>
        </w:rPr>
      </w:pPr>
      <w:r w:rsidRPr="0044772E">
        <w:rPr>
          <w:rFonts w:ascii="Times New Roman" w:hAnsi="Times New Roman"/>
          <w:b/>
          <w:sz w:val="24"/>
          <w:szCs w:val="24"/>
        </w:rPr>
        <w:t>Бабушка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F1830">
        <w:rPr>
          <w:rFonts w:ascii="Times New Roman" w:hAnsi="Times New Roman"/>
          <w:i/>
          <w:sz w:val="24"/>
          <w:szCs w:val="24"/>
        </w:rPr>
        <w:t>(загадочно)</w:t>
      </w:r>
      <w:r w:rsidRPr="0044772E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E3BD6">
        <w:rPr>
          <w:rFonts w:ascii="Times New Roman" w:hAnsi="Times New Roman"/>
          <w:sz w:val="24"/>
          <w:szCs w:val="24"/>
        </w:rPr>
        <w:t>ну что ж, раз скорей, то без волшебного паровоза нам не обойтись!</w:t>
      </w:r>
      <w:r w:rsidRPr="006F1830">
        <w:rPr>
          <w:rFonts w:ascii="Times New Roman" w:hAnsi="Times New Roman"/>
          <w:i/>
          <w:sz w:val="24"/>
          <w:szCs w:val="24"/>
        </w:rPr>
        <w:t xml:space="preserve"> </w:t>
      </w:r>
      <w:r w:rsidRPr="006E3BD6">
        <w:rPr>
          <w:rFonts w:ascii="Times New Roman" w:hAnsi="Times New Roman"/>
          <w:i/>
          <w:sz w:val="24"/>
          <w:szCs w:val="24"/>
        </w:rPr>
        <w:t>(хлопает в ладоши</w:t>
      </w:r>
      <w:r>
        <w:rPr>
          <w:rFonts w:ascii="Times New Roman" w:hAnsi="Times New Roman"/>
          <w:i/>
          <w:sz w:val="24"/>
          <w:szCs w:val="24"/>
        </w:rPr>
        <w:t xml:space="preserve">). </w:t>
      </w:r>
      <w:r>
        <w:rPr>
          <w:rFonts w:ascii="Times New Roman" w:hAnsi="Times New Roman"/>
          <w:sz w:val="24"/>
          <w:szCs w:val="24"/>
        </w:rPr>
        <w:t xml:space="preserve"> Поехали!</w:t>
      </w:r>
      <w:r w:rsidRPr="006F18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</w:t>
      </w:r>
      <w:r w:rsidRPr="006E3BD6">
        <w:rPr>
          <w:rFonts w:ascii="Times New Roman" w:hAnsi="Times New Roman"/>
          <w:i/>
          <w:sz w:val="24"/>
          <w:szCs w:val="24"/>
        </w:rPr>
        <w:t>звучит звук паровоза</w:t>
      </w:r>
      <w:r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!</w:t>
      </w:r>
    </w:p>
    <w:p w:rsidR="00131AC2" w:rsidRDefault="00131AC2" w:rsidP="006F1830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Бабушка и внучка уходят со сцены. </w:t>
      </w:r>
    </w:p>
    <w:p w:rsidR="00131AC2" w:rsidRDefault="00131AC2" w:rsidP="00731017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СЦЕНА ВТОРАЯ</w:t>
      </w:r>
    </w:p>
    <w:p w:rsidR="00131AC2" w:rsidRDefault="00131AC2" w:rsidP="006F1830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 экране появляется слайд. На слайде движется паровоз, затем появляется изображение  памятника природы областного значения с. Глинное Навлинского района «П</w:t>
      </w:r>
      <w:r w:rsidRPr="006E3BD6">
        <w:rPr>
          <w:rFonts w:ascii="Times New Roman" w:hAnsi="Times New Roman"/>
          <w:i/>
          <w:sz w:val="24"/>
          <w:szCs w:val="24"/>
        </w:rPr>
        <w:t>артизанский дуб</w:t>
      </w:r>
      <w:r>
        <w:rPr>
          <w:rFonts w:ascii="Times New Roman" w:hAnsi="Times New Roman"/>
          <w:i/>
          <w:sz w:val="24"/>
          <w:szCs w:val="24"/>
        </w:rPr>
        <w:t xml:space="preserve">». </w:t>
      </w:r>
    </w:p>
    <w:p w:rsidR="00131AC2" w:rsidRDefault="00131AC2" w:rsidP="006F1830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Звучат голоса лесных птиц, зверей.</w:t>
      </w:r>
    </w:p>
    <w:p w:rsidR="00131AC2" w:rsidRDefault="00131AC2" w:rsidP="00012EC3">
      <w:pPr>
        <w:ind w:firstLine="708"/>
        <w:rPr>
          <w:rFonts w:ascii="Times New Roman" w:hAnsi="Times New Roman"/>
          <w:sz w:val="24"/>
          <w:szCs w:val="24"/>
        </w:rPr>
      </w:pPr>
      <w:r w:rsidRPr="008C3EBF">
        <w:rPr>
          <w:rFonts w:ascii="Times New Roman" w:hAnsi="Times New Roman"/>
          <w:b/>
          <w:sz w:val="24"/>
          <w:szCs w:val="24"/>
        </w:rPr>
        <w:t>Ведущая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F1830">
        <w:rPr>
          <w:rFonts w:ascii="Times New Roman" w:hAnsi="Times New Roman"/>
          <w:i/>
          <w:sz w:val="24"/>
          <w:szCs w:val="24"/>
        </w:rPr>
        <w:t>(за сценой)</w:t>
      </w:r>
      <w:r w:rsidRPr="008C3EBF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C2470">
        <w:rPr>
          <w:rFonts w:ascii="Times New Roman" w:hAnsi="Times New Roman"/>
          <w:sz w:val="24"/>
          <w:szCs w:val="24"/>
        </w:rPr>
        <w:t>30 июля 2012 года многовековой дуб села Глинное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24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 «Партизанский дуб»</w:t>
      </w:r>
      <w:r w:rsidRPr="007C2470">
        <w:rPr>
          <w:rFonts w:ascii="Times New Roman" w:hAnsi="Times New Roman"/>
          <w:sz w:val="24"/>
          <w:szCs w:val="24"/>
        </w:rPr>
        <w:t xml:space="preserve">  занесён во всероссийский реестр уникальных старовозрастных</w:t>
      </w:r>
      <w:r>
        <w:rPr>
          <w:rFonts w:ascii="Times New Roman" w:hAnsi="Times New Roman"/>
          <w:sz w:val="24"/>
          <w:szCs w:val="24"/>
        </w:rPr>
        <w:t xml:space="preserve"> деревьев</w:t>
      </w:r>
      <w:r w:rsidRPr="007C2470">
        <w:rPr>
          <w:rFonts w:ascii="Times New Roman" w:hAnsi="Times New Roman"/>
          <w:sz w:val="24"/>
          <w:szCs w:val="24"/>
        </w:rPr>
        <w:t>. 26 марта 2013</w:t>
      </w:r>
      <w:r>
        <w:rPr>
          <w:rFonts w:ascii="Times New Roman" w:hAnsi="Times New Roman"/>
          <w:sz w:val="24"/>
          <w:szCs w:val="24"/>
        </w:rPr>
        <w:t xml:space="preserve"> года дуб</w:t>
      </w:r>
      <w:r w:rsidRPr="007C2470">
        <w:rPr>
          <w:rFonts w:ascii="Times New Roman" w:hAnsi="Times New Roman"/>
          <w:sz w:val="24"/>
          <w:szCs w:val="24"/>
        </w:rPr>
        <w:t xml:space="preserve"> был объявлен памятником природы областного значения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2470">
        <w:rPr>
          <w:rFonts w:ascii="Times New Roman" w:hAnsi="Times New Roman"/>
          <w:i/>
          <w:sz w:val="24"/>
          <w:szCs w:val="24"/>
        </w:rPr>
        <w:t xml:space="preserve">(звук остановки </w:t>
      </w:r>
      <w:r>
        <w:rPr>
          <w:rFonts w:ascii="Times New Roman" w:hAnsi="Times New Roman"/>
          <w:i/>
          <w:sz w:val="24"/>
          <w:szCs w:val="24"/>
        </w:rPr>
        <w:t>паровоза</w:t>
      </w:r>
      <w:r w:rsidRPr="007C2470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C2470">
        <w:rPr>
          <w:rFonts w:ascii="Times New Roman" w:hAnsi="Times New Roman"/>
          <w:sz w:val="24"/>
          <w:szCs w:val="24"/>
        </w:rPr>
        <w:t xml:space="preserve">Остановка №1 </w:t>
      </w:r>
      <w:r>
        <w:rPr>
          <w:rFonts w:ascii="Times New Roman" w:hAnsi="Times New Roman"/>
          <w:sz w:val="24"/>
          <w:szCs w:val="24"/>
        </w:rPr>
        <w:t>памятник природы «Партизанский дуб».</w:t>
      </w:r>
    </w:p>
    <w:p w:rsidR="00131AC2" w:rsidRDefault="00131AC2" w:rsidP="007C2470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 второй части сцены </w:t>
      </w:r>
      <w:r w:rsidRPr="007C2470">
        <w:rPr>
          <w:rFonts w:ascii="Times New Roman" w:hAnsi="Times New Roman"/>
          <w:i/>
          <w:sz w:val="24"/>
          <w:szCs w:val="24"/>
        </w:rPr>
        <w:t>сто</w:t>
      </w:r>
      <w:r>
        <w:rPr>
          <w:rFonts w:ascii="Times New Roman" w:hAnsi="Times New Roman"/>
          <w:i/>
          <w:sz w:val="24"/>
          <w:szCs w:val="24"/>
        </w:rPr>
        <w:t>ит дуб, выходят бабушка и внучка.</w:t>
      </w:r>
    </w:p>
    <w:p w:rsidR="00131AC2" w:rsidRPr="007C2470" w:rsidRDefault="00131AC2" w:rsidP="00696545">
      <w:pPr>
        <w:ind w:firstLine="708"/>
        <w:rPr>
          <w:rFonts w:ascii="Times New Roman" w:hAnsi="Times New Roman"/>
          <w:sz w:val="24"/>
          <w:szCs w:val="24"/>
        </w:rPr>
      </w:pPr>
      <w:r w:rsidRPr="0044772E">
        <w:rPr>
          <w:rFonts w:ascii="Times New Roman" w:hAnsi="Times New Roman"/>
          <w:b/>
          <w:sz w:val="24"/>
          <w:szCs w:val="24"/>
        </w:rPr>
        <w:t>Внучка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31017">
        <w:rPr>
          <w:rFonts w:ascii="Times New Roman" w:hAnsi="Times New Roman"/>
          <w:i/>
          <w:sz w:val="24"/>
          <w:szCs w:val="24"/>
        </w:rPr>
        <w:t>(осматривает дуб с разных сторон, удивлённо говорит):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C2470">
        <w:rPr>
          <w:rFonts w:ascii="Times New Roman" w:hAnsi="Times New Roman"/>
          <w:sz w:val="24"/>
          <w:szCs w:val="24"/>
        </w:rPr>
        <w:t>ого, какой большой, просто так и не обхватишь!</w:t>
      </w:r>
    </w:p>
    <w:p w:rsidR="00131AC2" w:rsidRDefault="00131AC2" w:rsidP="00696545">
      <w:pPr>
        <w:ind w:firstLine="708"/>
        <w:rPr>
          <w:rFonts w:ascii="Times New Roman" w:hAnsi="Times New Roman"/>
          <w:sz w:val="24"/>
          <w:szCs w:val="24"/>
        </w:rPr>
      </w:pPr>
      <w:r w:rsidRPr="0044772E">
        <w:rPr>
          <w:rFonts w:ascii="Times New Roman" w:hAnsi="Times New Roman"/>
          <w:b/>
          <w:sz w:val="24"/>
          <w:szCs w:val="24"/>
        </w:rPr>
        <w:t>Бабушка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13852">
        <w:rPr>
          <w:rFonts w:ascii="Times New Roman" w:hAnsi="Times New Roman"/>
          <w:i/>
          <w:sz w:val="24"/>
          <w:szCs w:val="24"/>
        </w:rPr>
        <w:t>(обращаясь к внучке)</w:t>
      </w:r>
      <w:r w:rsidRPr="0044772E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B38D8">
        <w:rPr>
          <w:rFonts w:ascii="Times New Roman" w:hAnsi="Times New Roman"/>
          <w:sz w:val="24"/>
          <w:szCs w:val="24"/>
        </w:rPr>
        <w:t>это не удивительному, ведь ему уже 308 лет.</w:t>
      </w:r>
    </w:p>
    <w:p w:rsidR="00131AC2" w:rsidRPr="007B77AE" w:rsidRDefault="00131AC2" w:rsidP="00696545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7B38D8">
        <w:rPr>
          <w:rFonts w:ascii="Times New Roman" w:hAnsi="Times New Roman"/>
          <w:b/>
          <w:sz w:val="24"/>
          <w:szCs w:val="24"/>
        </w:rPr>
        <w:t>Дуб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</w:t>
      </w:r>
      <w:r w:rsidRPr="00613852">
        <w:rPr>
          <w:rFonts w:ascii="Times New Roman" w:hAnsi="Times New Roman"/>
          <w:i/>
          <w:sz w:val="24"/>
          <w:szCs w:val="24"/>
        </w:rPr>
        <w:t>величественно</w:t>
      </w:r>
      <w:r>
        <w:rPr>
          <w:rFonts w:ascii="Times New Roman" w:hAnsi="Times New Roman"/>
          <w:i/>
          <w:sz w:val="24"/>
          <w:szCs w:val="24"/>
        </w:rPr>
        <w:t>, обращается к зрителям</w:t>
      </w:r>
      <w:r w:rsidRPr="00613852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color w:val="C00000"/>
          <w:sz w:val="24"/>
          <w:szCs w:val="24"/>
        </w:rPr>
        <w:t xml:space="preserve">:  </w:t>
      </w:r>
      <w:r w:rsidRPr="007B77AE">
        <w:rPr>
          <w:rFonts w:ascii="Times New Roman" w:hAnsi="Times New Roman"/>
          <w:sz w:val="24"/>
          <w:szCs w:val="24"/>
        </w:rPr>
        <w:t>Природа нашего края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Окутана дымкой тайны</w:t>
      </w:r>
      <w:r>
        <w:rPr>
          <w:rFonts w:ascii="Times New Roman" w:hAnsi="Times New Roman"/>
          <w:sz w:val="24"/>
          <w:szCs w:val="24"/>
        </w:rPr>
        <w:t>,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В какой стороне не бываешь-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Ты новое открываешь.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Одно из таких открытий-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уб в селе п</w:t>
      </w:r>
      <w:r w:rsidRPr="007B77AE">
        <w:rPr>
          <w:rFonts w:ascii="Times New Roman" w:hAnsi="Times New Roman"/>
          <w:sz w:val="24"/>
          <w:szCs w:val="24"/>
        </w:rPr>
        <w:t>артизанском.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Важные были события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Для нас, коренных придеснянцев.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Могучий дуб у дороги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Словно на страже стоял,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Он  многое в жизни изведал,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О многом он нам  рассказал: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«Видел лихих я людей,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Слышал я их атамана,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Много вершили злодейств,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Пока не разбили их клана.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Годы мелькали, как в сказке,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Был я свидетель событий,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Революция властно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Свершила много открытий.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Вместо привычного плуга,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А также крестьянской сохи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Работали в поле машины,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И были дела их плохи.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В годы великой битвы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Я не стоял в стороне,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Следы от вражеских пуль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Видны и сегодня на мне.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Под сенью моих ветвей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Солдаты и партизаны,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Получив передышку в бою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Залечивали свои раны.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Я и сегодня в строю,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 </w:t>
      </w:r>
      <w:r w:rsidRPr="007B77AE">
        <w:rPr>
          <w:rFonts w:ascii="Times New Roman" w:hAnsi="Times New Roman"/>
          <w:sz w:val="24"/>
          <w:szCs w:val="24"/>
        </w:rPr>
        <w:t>- памятник природы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Я продолжаю жить</w:t>
      </w:r>
    </w:p>
    <w:p w:rsidR="00131AC2" w:rsidRPr="007B77AE" w:rsidRDefault="00131AC2" w:rsidP="007B7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77AE">
        <w:rPr>
          <w:rFonts w:ascii="Times New Roman" w:hAnsi="Times New Roman"/>
          <w:sz w:val="24"/>
          <w:szCs w:val="24"/>
        </w:rPr>
        <w:t>На радость всему народу.</w:t>
      </w:r>
    </w:p>
    <w:p w:rsidR="00131AC2" w:rsidRPr="00A83A41" w:rsidRDefault="00131AC2" w:rsidP="00DA591E">
      <w:pPr>
        <w:rPr>
          <w:rFonts w:ascii="Times New Roman" w:hAnsi="Times New Roman"/>
          <w:color w:val="C00000"/>
          <w:sz w:val="24"/>
          <w:szCs w:val="24"/>
        </w:rPr>
      </w:pPr>
    </w:p>
    <w:p w:rsidR="00131AC2" w:rsidRDefault="00131AC2" w:rsidP="004269BB">
      <w:pPr>
        <w:ind w:firstLine="708"/>
        <w:rPr>
          <w:rFonts w:ascii="Times New Roman" w:hAnsi="Times New Roman"/>
          <w:sz w:val="24"/>
          <w:szCs w:val="24"/>
        </w:rPr>
      </w:pPr>
      <w:r w:rsidRPr="004269BB">
        <w:rPr>
          <w:rFonts w:ascii="Times New Roman" w:hAnsi="Times New Roman"/>
          <w:b/>
          <w:sz w:val="24"/>
          <w:szCs w:val="24"/>
        </w:rPr>
        <w:t>Дуб</w:t>
      </w:r>
      <w:r>
        <w:rPr>
          <w:rFonts w:ascii="Times New Roman" w:hAnsi="Times New Roman"/>
          <w:i/>
          <w:sz w:val="24"/>
          <w:szCs w:val="24"/>
        </w:rPr>
        <w:t xml:space="preserve"> (обращается</w:t>
      </w:r>
      <w:r w:rsidRPr="00613852">
        <w:rPr>
          <w:rFonts w:ascii="Times New Roman" w:hAnsi="Times New Roman"/>
          <w:i/>
          <w:sz w:val="24"/>
          <w:szCs w:val="24"/>
        </w:rPr>
        <w:t xml:space="preserve"> к бабушке и внучке</w:t>
      </w:r>
      <w:r>
        <w:rPr>
          <w:rFonts w:ascii="Times New Roman" w:hAnsi="Times New Roman"/>
          <w:i/>
          <w:sz w:val="24"/>
          <w:szCs w:val="24"/>
        </w:rPr>
        <w:t xml:space="preserve">): </w:t>
      </w:r>
      <w:r>
        <w:rPr>
          <w:rFonts w:ascii="Times New Roman" w:hAnsi="Times New Roman"/>
          <w:sz w:val="24"/>
          <w:szCs w:val="24"/>
        </w:rPr>
        <w:t>слышал я, что вы путь в Неруссу держите, передавайте привет мои внукам, давно их не видел, хорошо им в заповеднике, вот и ленятся навестить своего дедулю!</w:t>
      </w:r>
    </w:p>
    <w:p w:rsidR="00131AC2" w:rsidRPr="00FD414C" w:rsidRDefault="00131AC2" w:rsidP="004269BB">
      <w:pPr>
        <w:ind w:firstLine="708"/>
        <w:rPr>
          <w:rFonts w:ascii="Times New Roman" w:hAnsi="Times New Roman"/>
          <w:i/>
          <w:sz w:val="24"/>
          <w:szCs w:val="24"/>
        </w:rPr>
      </w:pPr>
      <w:r w:rsidRPr="0044772E">
        <w:rPr>
          <w:rFonts w:ascii="Times New Roman" w:hAnsi="Times New Roman"/>
          <w:b/>
          <w:sz w:val="24"/>
          <w:szCs w:val="24"/>
        </w:rPr>
        <w:t>Внучка: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обязательно, передадим, прощай Партизанский дуб </w:t>
      </w:r>
      <w:r w:rsidRPr="00FD414C">
        <w:rPr>
          <w:rFonts w:ascii="Times New Roman" w:hAnsi="Times New Roman"/>
          <w:i/>
          <w:sz w:val="24"/>
          <w:szCs w:val="24"/>
        </w:rPr>
        <w:t>(машет рукой и уходит с бабушкой со сцены)!</w:t>
      </w:r>
    </w:p>
    <w:p w:rsidR="00131AC2" w:rsidRPr="00150A7D" w:rsidRDefault="00131AC2" w:rsidP="00150A7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СЦЕНА ТРЕТЬЯ</w:t>
      </w:r>
    </w:p>
    <w:p w:rsidR="00131AC2" w:rsidRDefault="00131AC2" w:rsidP="007B38D8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 слайде движется паровоз, затем на слайде появляется изображение  памятника природы областного значения п.Алтухово Навлинского района болото «Рыжуха».</w:t>
      </w:r>
    </w:p>
    <w:p w:rsidR="00131AC2" w:rsidRPr="006E3BD6" w:rsidRDefault="00131AC2" w:rsidP="007B38D8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Звучат голоса обитателей болота.</w:t>
      </w:r>
    </w:p>
    <w:p w:rsidR="00131AC2" w:rsidRPr="00EA5586" w:rsidRDefault="00131AC2" w:rsidP="00A37CBE">
      <w:pPr>
        <w:ind w:firstLine="708"/>
        <w:rPr>
          <w:rFonts w:ascii="Times New Roman" w:hAnsi="Times New Roman"/>
        </w:rPr>
      </w:pPr>
      <w:r w:rsidRPr="008C3EBF">
        <w:rPr>
          <w:rFonts w:ascii="Times New Roman" w:hAnsi="Times New Roman"/>
          <w:b/>
          <w:sz w:val="24"/>
          <w:szCs w:val="24"/>
        </w:rPr>
        <w:t>Ведущая</w:t>
      </w:r>
      <w:r>
        <w:rPr>
          <w:rFonts w:ascii="Times New Roman" w:hAnsi="Times New Roman"/>
          <w:b/>
          <w:sz w:val="24"/>
          <w:szCs w:val="24"/>
        </w:rPr>
        <w:t xml:space="preserve"> (за сценой)</w:t>
      </w:r>
      <w:r w:rsidRPr="008C3EBF">
        <w:rPr>
          <w:rFonts w:ascii="Times New Roman" w:hAnsi="Times New Roman"/>
          <w:b/>
          <w:sz w:val="24"/>
          <w:szCs w:val="24"/>
        </w:rPr>
        <w:t>:</w:t>
      </w:r>
      <w:r w:rsidRPr="00C635DB">
        <w:t xml:space="preserve"> </w:t>
      </w:r>
      <w:r>
        <w:rPr>
          <w:rFonts w:ascii="Times New Roman" w:hAnsi="Times New Roman"/>
        </w:rPr>
        <w:t>б</w:t>
      </w:r>
      <w:r w:rsidRPr="00C635DB">
        <w:rPr>
          <w:rFonts w:ascii="Times New Roman" w:hAnsi="Times New Roman"/>
        </w:rPr>
        <w:t>олото Рыжуха - памятник природы областного значения, который находится в 2 км от станции Алтухово Навлинского района, в котором сохранились редкие и уникальные виды «ледниковой растительности»</w:t>
      </w:r>
      <w:r>
        <w:rPr>
          <w:rFonts w:ascii="Times New Roman" w:hAnsi="Times New Roman"/>
        </w:rPr>
        <w:t xml:space="preserve"> </w:t>
      </w:r>
      <w:r w:rsidRPr="007C2470">
        <w:rPr>
          <w:rFonts w:ascii="Times New Roman" w:hAnsi="Times New Roman"/>
          <w:i/>
          <w:sz w:val="24"/>
          <w:szCs w:val="24"/>
        </w:rPr>
        <w:t>(звук остановки )</w:t>
      </w:r>
      <w:r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Остановка №2</w:t>
      </w:r>
      <w:r w:rsidRPr="007C24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станция Алтухово, памятник природы «Болото «Рыжуха».</w:t>
      </w:r>
    </w:p>
    <w:p w:rsidR="00131AC2" w:rsidRDefault="00131AC2" w:rsidP="00EA5586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Во второй части сцены стоит цветок Венерин башмачок, любуется собой и смотрит в зеркальце.</w:t>
      </w:r>
    </w:p>
    <w:p w:rsidR="00131AC2" w:rsidRDefault="00131AC2" w:rsidP="00A37CBE">
      <w:pPr>
        <w:ind w:firstLine="708"/>
        <w:rPr>
          <w:rFonts w:ascii="Times New Roman" w:hAnsi="Times New Roman"/>
          <w:sz w:val="24"/>
          <w:szCs w:val="24"/>
        </w:rPr>
      </w:pPr>
      <w:r w:rsidRPr="0044772E">
        <w:rPr>
          <w:rFonts w:ascii="Times New Roman" w:hAnsi="Times New Roman"/>
          <w:b/>
          <w:sz w:val="24"/>
          <w:szCs w:val="24"/>
        </w:rPr>
        <w:t>Внучка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A5586">
        <w:rPr>
          <w:rFonts w:ascii="Times New Roman" w:hAnsi="Times New Roman"/>
          <w:i/>
          <w:sz w:val="24"/>
          <w:szCs w:val="24"/>
        </w:rPr>
        <w:t xml:space="preserve">(тянет бабушку за руку и удивлённо </w:t>
      </w:r>
      <w:r w:rsidRPr="00A37CBE">
        <w:rPr>
          <w:rFonts w:ascii="Times New Roman" w:hAnsi="Times New Roman"/>
          <w:i/>
          <w:sz w:val="24"/>
          <w:szCs w:val="24"/>
        </w:rPr>
        <w:t>вскрикивае</w:t>
      </w:r>
      <w:r w:rsidRPr="006928BC">
        <w:rPr>
          <w:rFonts w:ascii="Times New Roman" w:hAnsi="Times New Roman"/>
          <w:i/>
          <w:sz w:val="24"/>
          <w:szCs w:val="24"/>
        </w:rPr>
        <w:t>т</w:t>
      </w:r>
      <w:r w:rsidRPr="00A37CBE">
        <w:rPr>
          <w:rFonts w:ascii="Times New Roman" w:hAnsi="Times New Roman"/>
          <w:b/>
          <w:i/>
          <w:sz w:val="24"/>
          <w:szCs w:val="24"/>
        </w:rPr>
        <w:t>)</w:t>
      </w:r>
      <w:r w:rsidRPr="0044772E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</w:t>
      </w:r>
      <w:r w:rsidRPr="00A12F3D">
        <w:rPr>
          <w:rFonts w:ascii="Times New Roman" w:hAnsi="Times New Roman"/>
          <w:sz w:val="24"/>
          <w:szCs w:val="24"/>
        </w:rPr>
        <w:t>абушка, бабушка, смотри, какой смешной цветок, так похож на мои новогодние башмачки!</w:t>
      </w:r>
    </w:p>
    <w:p w:rsidR="00131AC2" w:rsidRDefault="00131AC2" w:rsidP="00A37CBE">
      <w:pPr>
        <w:ind w:firstLine="708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b/>
          <w:sz w:val="24"/>
          <w:szCs w:val="24"/>
        </w:rPr>
        <w:t>Венерин башмачок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A5586">
        <w:rPr>
          <w:rFonts w:ascii="Times New Roman" w:hAnsi="Times New Roman"/>
          <w:sz w:val="24"/>
          <w:szCs w:val="24"/>
        </w:rPr>
        <w:t>(</w:t>
      </w:r>
      <w:r w:rsidRPr="00A37CBE">
        <w:rPr>
          <w:rFonts w:ascii="Times New Roman" w:hAnsi="Times New Roman"/>
          <w:i/>
          <w:sz w:val="24"/>
          <w:szCs w:val="24"/>
        </w:rPr>
        <w:t>возмущённо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7CBE">
        <w:rPr>
          <w:rFonts w:ascii="Times New Roman" w:hAnsi="Times New Roman"/>
          <w:i/>
          <w:sz w:val="24"/>
          <w:szCs w:val="24"/>
        </w:rPr>
        <w:t>обращается внучке)</w:t>
      </w:r>
      <w:r w:rsidRPr="00BF290D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ничего смешного не вижу!</w:t>
      </w:r>
    </w:p>
    <w:p w:rsidR="00131AC2" w:rsidRPr="0070753F" w:rsidRDefault="00131AC2" w:rsidP="0070753F">
      <w:pPr>
        <w:ind w:firstLine="708"/>
        <w:jc w:val="center"/>
        <w:rPr>
          <w:rFonts w:ascii="Times New Roman" w:hAnsi="Times New Roman"/>
          <w:i/>
          <w:sz w:val="24"/>
          <w:szCs w:val="24"/>
        </w:rPr>
      </w:pPr>
      <w:r w:rsidRPr="0070753F">
        <w:rPr>
          <w:rFonts w:ascii="Times New Roman" w:hAnsi="Times New Roman"/>
          <w:i/>
          <w:sz w:val="24"/>
          <w:szCs w:val="24"/>
        </w:rPr>
        <w:t>Читает стихотворение Фриды Полак «Венерин башмачок».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В  глухих  </w:t>
      </w:r>
      <w:r>
        <w:rPr>
          <w:rFonts w:ascii="Times New Roman" w:hAnsi="Times New Roman"/>
          <w:sz w:val="24"/>
          <w:szCs w:val="24"/>
        </w:rPr>
        <w:t>лесах  расту</w:t>
      </w:r>
      <w:r w:rsidRPr="00BF290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я - </w:t>
      </w:r>
      <w:r w:rsidRPr="00BF290D">
        <w:rPr>
          <w:rFonts w:ascii="Times New Roman" w:hAnsi="Times New Roman"/>
          <w:sz w:val="24"/>
          <w:szCs w:val="24"/>
        </w:rPr>
        <w:t>загадочный</w:t>
      </w:r>
      <w:r w:rsidRPr="00BF290D">
        <w:rPr>
          <w:rFonts w:ascii="Times New Roman" w:hAnsi="Times New Roman"/>
          <w:b/>
          <w:sz w:val="24"/>
          <w:szCs w:val="24"/>
        </w:rPr>
        <w:t xml:space="preserve"> </w:t>
      </w:r>
      <w:r w:rsidRPr="00BF290D">
        <w:rPr>
          <w:rFonts w:ascii="Times New Roman" w:hAnsi="Times New Roman"/>
          <w:sz w:val="24"/>
          <w:szCs w:val="24"/>
        </w:rPr>
        <w:t>цветок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(обращается</w:t>
      </w:r>
      <w:r w:rsidRPr="00EA5586">
        <w:rPr>
          <w:rFonts w:ascii="Times New Roman" w:hAnsi="Times New Roman"/>
          <w:i/>
          <w:sz w:val="24"/>
          <w:szCs w:val="24"/>
        </w:rPr>
        <w:t xml:space="preserve"> к зрителям)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 С  названьем </w:t>
      </w:r>
      <w:r>
        <w:rPr>
          <w:rFonts w:ascii="Times New Roman" w:hAnsi="Times New Roman"/>
          <w:sz w:val="24"/>
          <w:szCs w:val="24"/>
        </w:rPr>
        <w:t xml:space="preserve"> сказочным – «Венерин башмачок»</w:t>
      </w:r>
      <w:r w:rsidRPr="00BF290D">
        <w:rPr>
          <w:rFonts w:ascii="Times New Roman" w:hAnsi="Times New Roman"/>
          <w:sz w:val="24"/>
          <w:szCs w:val="24"/>
        </w:rPr>
        <w:t>.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 … Давным-давно  из  древнеримских  дальних  мест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 Зашла  Венера  в  белорусский  тёмный  лес.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>Богиню  Нежности,  Любви  и  Красоты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 С  восторгом  встретили  деревья  и  кусты.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 Для  путешественницы  был  нелёгким  путь,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 И,  сбросив  туфельки,  присела  отдохнуть.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>Но  тут  в  ладошку  с  неба  брызнула  слеза: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 Дождём  хрустальным  вдруг  расплакалась  гроза.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 Погасло  солнце,  и  умолкли  соловьи –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 Сбежав,  забыла  гостья  туфельки  свои.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 Когда  повисли  в  небе  радуги  мосты,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 Взошли  на  той  поляне  нежные  цветы.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 Изящен  каждый,  элегантен  и  пригож,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 А  лепесток  один  на  туфельку  похож.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 … Водилась  «туфелька»  во  всех  лесах  земли,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 Но  от  погибели  цветок  не  сберегли.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Растёт  он  изредка  теперь  в  лесной  глуши.  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 Когда  найдёшь,  срывать  росточек  не  спеши –</w:t>
      </w:r>
    </w:p>
    <w:p w:rsidR="00131AC2" w:rsidRPr="00BF290D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 Пусть  украшает  лес  божественный  цветок</w:t>
      </w:r>
    </w:p>
    <w:p w:rsidR="00131AC2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sz w:val="24"/>
          <w:szCs w:val="24"/>
        </w:rPr>
        <w:t xml:space="preserve"> С  названьем  сказочным – «Венерин  башмачок»!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31AC2" w:rsidRPr="00F506EB" w:rsidRDefault="00131AC2" w:rsidP="00A37CB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44772E">
        <w:rPr>
          <w:rFonts w:ascii="Times New Roman" w:hAnsi="Times New Roman"/>
          <w:b/>
          <w:sz w:val="24"/>
          <w:szCs w:val="24"/>
        </w:rPr>
        <w:t>Бабушк</w:t>
      </w:r>
      <w:r>
        <w:rPr>
          <w:rFonts w:ascii="Times New Roman" w:hAnsi="Times New Roman"/>
          <w:b/>
          <w:sz w:val="24"/>
          <w:szCs w:val="24"/>
        </w:rPr>
        <w:t xml:space="preserve">а </w:t>
      </w:r>
      <w:r w:rsidRPr="00EA5586">
        <w:rPr>
          <w:rFonts w:ascii="Times New Roman" w:hAnsi="Times New Roman"/>
          <w:i/>
          <w:sz w:val="24"/>
          <w:szCs w:val="24"/>
        </w:rPr>
        <w:t>(подходит к цветку и обнимает его)</w:t>
      </w:r>
      <w:r w:rsidRPr="0044772E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506EB">
        <w:rPr>
          <w:rFonts w:ascii="Times New Roman" w:hAnsi="Times New Roman"/>
          <w:sz w:val="24"/>
          <w:szCs w:val="24"/>
        </w:rPr>
        <w:t>удивительный цветок, ты не обижайся на мою внучку, мала ещё она и только познаёт уникальную природу, спешим мы в заповедник «Брянский лес»</w:t>
      </w:r>
      <w:r>
        <w:rPr>
          <w:rFonts w:ascii="Times New Roman" w:hAnsi="Times New Roman"/>
          <w:sz w:val="24"/>
          <w:szCs w:val="24"/>
        </w:rPr>
        <w:t>.</w:t>
      </w:r>
    </w:p>
    <w:p w:rsidR="00131AC2" w:rsidRDefault="00131AC2" w:rsidP="00A37CBE">
      <w:pPr>
        <w:ind w:firstLine="708"/>
        <w:rPr>
          <w:rFonts w:ascii="Times New Roman" w:hAnsi="Times New Roman"/>
          <w:sz w:val="24"/>
          <w:szCs w:val="24"/>
        </w:rPr>
      </w:pPr>
      <w:r w:rsidRPr="00BF290D">
        <w:rPr>
          <w:rFonts w:ascii="Times New Roman" w:hAnsi="Times New Roman"/>
          <w:b/>
          <w:sz w:val="24"/>
          <w:szCs w:val="24"/>
        </w:rPr>
        <w:t>Венерин башмачок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A5586">
        <w:rPr>
          <w:rFonts w:ascii="Times New Roman" w:hAnsi="Times New Roman"/>
          <w:i/>
          <w:sz w:val="24"/>
          <w:szCs w:val="24"/>
        </w:rPr>
        <w:t>(радостно)</w:t>
      </w:r>
      <w:r w:rsidRPr="00BF290D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506EB">
        <w:rPr>
          <w:rFonts w:ascii="Times New Roman" w:hAnsi="Times New Roman"/>
          <w:sz w:val="24"/>
          <w:szCs w:val="24"/>
        </w:rPr>
        <w:t>ну тогда</w:t>
      </w:r>
      <w:r>
        <w:rPr>
          <w:rFonts w:ascii="Times New Roman" w:hAnsi="Times New Roman"/>
          <w:sz w:val="24"/>
          <w:szCs w:val="24"/>
        </w:rPr>
        <w:t>,</w:t>
      </w:r>
      <w:r w:rsidRPr="00F506EB">
        <w:rPr>
          <w:rFonts w:ascii="Times New Roman" w:hAnsi="Times New Roman"/>
          <w:sz w:val="24"/>
          <w:szCs w:val="24"/>
        </w:rPr>
        <w:t xml:space="preserve"> счастливого пути, передавайте привет мои родственникам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F506EB">
        <w:rPr>
          <w:rFonts w:ascii="Times New Roman" w:hAnsi="Times New Roman"/>
          <w:sz w:val="24"/>
          <w:szCs w:val="24"/>
        </w:rPr>
        <w:t>Орхидным!</w:t>
      </w:r>
      <w:r w:rsidRPr="00150A7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</w:t>
      </w:r>
      <w:r w:rsidRPr="006E3BD6">
        <w:rPr>
          <w:rFonts w:ascii="Times New Roman" w:hAnsi="Times New Roman"/>
          <w:i/>
          <w:sz w:val="24"/>
          <w:szCs w:val="24"/>
        </w:rPr>
        <w:t>звучит звук паровоза</w:t>
      </w:r>
      <w:r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131AC2" w:rsidRPr="00A37CBE" w:rsidRDefault="00131AC2" w:rsidP="00A37CBE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Бабушка,  внучка, Венерин башмачок уходят со сцены.</w:t>
      </w:r>
    </w:p>
    <w:p w:rsidR="00131AC2" w:rsidRPr="00150A7D" w:rsidRDefault="00131AC2" w:rsidP="00C5686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СЦЕНА ЧЕТВЁРТАЯ</w:t>
      </w:r>
    </w:p>
    <w:p w:rsidR="00131AC2" w:rsidRDefault="00131AC2" w:rsidP="00C56861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 слайде движется паровоз, затем на слайде появляется изображение  памятника природы п.Кокоревка Суземского района «Княжна». </w:t>
      </w:r>
    </w:p>
    <w:p w:rsidR="00131AC2" w:rsidRPr="00A37CBE" w:rsidRDefault="00131AC2" w:rsidP="00A37CBE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Звучат голоса дятлов.</w:t>
      </w:r>
    </w:p>
    <w:p w:rsidR="00131AC2" w:rsidRPr="00C56861" w:rsidRDefault="00131AC2" w:rsidP="00A37CBE">
      <w:pPr>
        <w:ind w:firstLine="708"/>
        <w:rPr>
          <w:rFonts w:ascii="Times New Roman" w:hAnsi="Times New Roman"/>
          <w:b/>
          <w:sz w:val="24"/>
          <w:szCs w:val="24"/>
        </w:rPr>
      </w:pPr>
      <w:r w:rsidRPr="008C3EBF">
        <w:rPr>
          <w:rFonts w:ascii="Times New Roman" w:hAnsi="Times New Roman"/>
          <w:b/>
          <w:sz w:val="24"/>
          <w:szCs w:val="24"/>
        </w:rPr>
        <w:t>Ведущая</w:t>
      </w:r>
      <w:r>
        <w:rPr>
          <w:rFonts w:ascii="Times New Roman" w:hAnsi="Times New Roman"/>
          <w:b/>
          <w:sz w:val="24"/>
          <w:szCs w:val="24"/>
        </w:rPr>
        <w:t xml:space="preserve"> (за сценой)</w:t>
      </w:r>
      <w:r w:rsidRPr="008C3EBF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626CB">
        <w:rPr>
          <w:rFonts w:ascii="Times New Roman" w:hAnsi="Times New Roman"/>
          <w:sz w:val="24"/>
          <w:szCs w:val="24"/>
        </w:rPr>
        <w:t>между населенными пунктами Алтухово и Кокоревка  раскинулась долина верховий малой реки с выходами напорных родников, редкими сообществами ключевых болот, лесами богатого видового состава.  Здесь обитает средний дятел, занесённый в Красные книги России и Брянской области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(звук остановки</w:t>
      </w:r>
      <w:r w:rsidRPr="007C2470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Остановка №3</w:t>
      </w:r>
      <w:r w:rsidRPr="007C24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станция Кокоревка - памятник природы  «Княжна».</w:t>
      </w:r>
    </w:p>
    <w:p w:rsidR="00131AC2" w:rsidRPr="00E626CB" w:rsidRDefault="00131AC2" w:rsidP="00D4240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Во второй части сцены появляются внучка и бабушка, на пеньке сидит дятел и важно осматривает свои крылья.</w:t>
      </w:r>
    </w:p>
    <w:p w:rsidR="00131AC2" w:rsidRPr="00D4240F" w:rsidRDefault="00131AC2" w:rsidP="00724AA2">
      <w:pPr>
        <w:ind w:firstLine="708"/>
        <w:rPr>
          <w:rFonts w:ascii="Times New Roman" w:hAnsi="Times New Roman"/>
          <w:sz w:val="24"/>
          <w:szCs w:val="24"/>
        </w:rPr>
      </w:pPr>
      <w:r w:rsidRPr="0044772E">
        <w:rPr>
          <w:rFonts w:ascii="Times New Roman" w:hAnsi="Times New Roman"/>
          <w:b/>
          <w:sz w:val="24"/>
          <w:szCs w:val="24"/>
        </w:rPr>
        <w:t>Внучка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24AA2">
        <w:rPr>
          <w:rFonts w:ascii="Times New Roman" w:hAnsi="Times New Roman"/>
          <w:b/>
          <w:i/>
          <w:sz w:val="24"/>
          <w:szCs w:val="24"/>
        </w:rPr>
        <w:t>(</w:t>
      </w:r>
      <w:r w:rsidRPr="00724AA2">
        <w:rPr>
          <w:rFonts w:ascii="Times New Roman" w:hAnsi="Times New Roman"/>
          <w:i/>
          <w:sz w:val="24"/>
          <w:szCs w:val="24"/>
        </w:rPr>
        <w:t>удивлённо, дёргает бабушку за руку)</w:t>
      </w:r>
      <w:r w:rsidRPr="00724AA2">
        <w:rPr>
          <w:rFonts w:ascii="Times New Roman" w:hAnsi="Times New Roman"/>
          <w:b/>
          <w:i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4240F">
        <w:rPr>
          <w:rFonts w:ascii="Times New Roman" w:hAnsi="Times New Roman"/>
          <w:sz w:val="24"/>
          <w:szCs w:val="24"/>
        </w:rPr>
        <w:t>а эту птицу я знаю - это дятел, только вот почему он один?</w:t>
      </w:r>
    </w:p>
    <w:p w:rsidR="00131AC2" w:rsidRPr="00E626CB" w:rsidRDefault="00131AC2" w:rsidP="00724AA2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</w:t>
      </w:r>
      <w:r w:rsidRPr="00E626CB">
        <w:rPr>
          <w:rFonts w:ascii="Times New Roman" w:hAnsi="Times New Roman"/>
          <w:b/>
          <w:sz w:val="24"/>
          <w:szCs w:val="24"/>
        </w:rPr>
        <w:t>ятел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(важно, обращается</w:t>
      </w:r>
      <w:r w:rsidRPr="00C56861">
        <w:rPr>
          <w:rFonts w:ascii="Times New Roman" w:hAnsi="Times New Roman"/>
          <w:i/>
          <w:sz w:val="24"/>
          <w:szCs w:val="24"/>
        </w:rPr>
        <w:t xml:space="preserve"> к внучке):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4240F">
        <w:rPr>
          <w:rFonts w:ascii="Times New Roman" w:hAnsi="Times New Roman"/>
          <w:sz w:val="24"/>
          <w:szCs w:val="24"/>
        </w:rPr>
        <w:t>вовсе я не один, милая девочка, мы дятлы живём по всей области, только, правда мало нас осталось.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56861">
        <w:rPr>
          <w:rFonts w:ascii="Times New Roman" w:hAnsi="Times New Roman"/>
          <w:i/>
          <w:sz w:val="24"/>
          <w:szCs w:val="24"/>
        </w:rPr>
        <w:t>(Встаёт с пенька, обращается в зрительный зал. Жалоб</w:t>
      </w:r>
      <w:r>
        <w:rPr>
          <w:rFonts w:ascii="Times New Roman" w:hAnsi="Times New Roman"/>
          <w:i/>
          <w:sz w:val="24"/>
          <w:szCs w:val="24"/>
        </w:rPr>
        <w:t>н</w:t>
      </w:r>
      <w:r w:rsidRPr="00C56861">
        <w:rPr>
          <w:rFonts w:ascii="Times New Roman" w:hAnsi="Times New Roman"/>
          <w:i/>
          <w:sz w:val="24"/>
          <w:szCs w:val="24"/>
        </w:rPr>
        <w:t>о говорит)</w:t>
      </w:r>
      <w:r w:rsidRPr="00C56861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Жить </w:t>
      </w:r>
      <w:r w:rsidRPr="00D4240F">
        <w:rPr>
          <w:rFonts w:ascii="Times New Roman" w:hAnsi="Times New Roman"/>
          <w:sz w:val="24"/>
          <w:szCs w:val="24"/>
        </w:rPr>
        <w:t xml:space="preserve">стало совсем невозможно рядом с людьми. </w:t>
      </w:r>
      <w:r>
        <w:rPr>
          <w:rFonts w:ascii="Times New Roman" w:hAnsi="Times New Roman"/>
          <w:sz w:val="24"/>
          <w:szCs w:val="24"/>
        </w:rPr>
        <w:t>Многим мои братьям и сёстрам, например, вертишейке, седому дятлу,  повезло, и они находятся под защитой замечательных людей в заповеднике «Брянский лес».</w:t>
      </w:r>
    </w:p>
    <w:p w:rsidR="00131AC2" w:rsidRDefault="00131AC2" w:rsidP="00724AA2">
      <w:pPr>
        <w:ind w:firstLine="708"/>
        <w:rPr>
          <w:rFonts w:ascii="Times New Roman" w:hAnsi="Times New Roman"/>
          <w:sz w:val="24"/>
          <w:szCs w:val="24"/>
        </w:rPr>
      </w:pPr>
      <w:r w:rsidRPr="0044772E">
        <w:rPr>
          <w:rFonts w:ascii="Times New Roman" w:hAnsi="Times New Roman"/>
          <w:b/>
          <w:sz w:val="24"/>
          <w:szCs w:val="24"/>
        </w:rPr>
        <w:t>Бабушка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24AA2">
        <w:rPr>
          <w:rFonts w:ascii="Times New Roman" w:hAnsi="Times New Roman"/>
          <w:i/>
          <w:sz w:val="24"/>
          <w:szCs w:val="24"/>
        </w:rPr>
        <w:t>(обращается к дятлу</w:t>
      </w:r>
      <w:r w:rsidRPr="00C56861">
        <w:rPr>
          <w:rFonts w:ascii="Times New Roman" w:hAnsi="Times New Roman"/>
          <w:sz w:val="24"/>
          <w:szCs w:val="24"/>
        </w:rPr>
        <w:t>)</w:t>
      </w:r>
      <w:r w:rsidRPr="0044772E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245D8">
        <w:rPr>
          <w:rFonts w:ascii="Times New Roman" w:hAnsi="Times New Roman"/>
          <w:sz w:val="24"/>
          <w:szCs w:val="24"/>
        </w:rPr>
        <w:t>мы как раз туда направляемся и обязательно передадим привет твоим собратьям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</w:t>
      </w:r>
      <w:r w:rsidRPr="006E3BD6">
        <w:rPr>
          <w:rFonts w:ascii="Times New Roman" w:hAnsi="Times New Roman"/>
          <w:i/>
          <w:sz w:val="24"/>
          <w:szCs w:val="24"/>
        </w:rPr>
        <w:t>звучит звук паровоза</w:t>
      </w:r>
      <w:r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31AC2" w:rsidRPr="00724AA2" w:rsidRDefault="00131AC2" w:rsidP="00724AA2">
      <w:pPr>
        <w:ind w:firstLine="708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Бабушка,  внучка, дятел уходят со сцены.</w:t>
      </w:r>
    </w:p>
    <w:p w:rsidR="00131AC2" w:rsidRPr="001E2D99" w:rsidRDefault="00131AC2" w:rsidP="00150A7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СЦЕНА ПЯТАЯ</w:t>
      </w:r>
    </w:p>
    <w:p w:rsidR="00131AC2" w:rsidRPr="006E3BD6" w:rsidRDefault="00131AC2" w:rsidP="00C56861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На слайде движется паровоз, затем на слайде появляется изображение  памятника природы п.Холмечи Суземского района </w:t>
      </w:r>
      <w:r w:rsidRPr="006E3BD6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памятник природы  «Озерки».</w:t>
      </w:r>
    </w:p>
    <w:p w:rsidR="00131AC2" w:rsidRPr="00571709" w:rsidRDefault="00131AC2" w:rsidP="00724AA2">
      <w:pPr>
        <w:ind w:firstLine="708"/>
        <w:rPr>
          <w:rFonts w:ascii="Times New Roman" w:hAnsi="Times New Roman"/>
          <w:sz w:val="24"/>
          <w:szCs w:val="24"/>
        </w:rPr>
      </w:pPr>
      <w:r w:rsidRPr="008C3EBF">
        <w:rPr>
          <w:rFonts w:ascii="Times New Roman" w:hAnsi="Times New Roman"/>
          <w:b/>
          <w:sz w:val="24"/>
          <w:szCs w:val="24"/>
        </w:rPr>
        <w:t>Ведущая</w:t>
      </w:r>
      <w:r>
        <w:rPr>
          <w:rFonts w:ascii="Times New Roman" w:hAnsi="Times New Roman"/>
          <w:b/>
          <w:sz w:val="24"/>
          <w:szCs w:val="24"/>
        </w:rPr>
        <w:t xml:space="preserve"> (за кадром)</w:t>
      </w:r>
      <w:r w:rsidRPr="008C3EBF">
        <w:rPr>
          <w:rFonts w:ascii="Times New Roman" w:hAnsi="Times New Roman"/>
          <w:b/>
          <w:sz w:val="24"/>
          <w:szCs w:val="24"/>
        </w:rPr>
        <w:t>:</w:t>
      </w:r>
      <w:r w:rsidRPr="00236AA4">
        <w:t xml:space="preserve"> </w:t>
      </w:r>
      <w:r w:rsidRPr="009732FC">
        <w:rPr>
          <w:rFonts w:ascii="Times New Roman" w:hAnsi="Times New Roman"/>
          <w:sz w:val="24"/>
          <w:szCs w:val="24"/>
        </w:rPr>
        <w:t>в 5 километрах  от посёлка Холмечи Суземского района расположилось уникальное болотное урочище – памятник природы «Озерки». Росянка круглолистная – одно из 7 редких видов растений, растущих в урочище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(звук остановки</w:t>
      </w:r>
      <w:r w:rsidRPr="007C2470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Остановка №4 станция Холмечи</w:t>
      </w:r>
      <w:r w:rsidRPr="007C24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памятник природы  «Озерки».</w:t>
      </w:r>
    </w:p>
    <w:p w:rsidR="00131AC2" w:rsidRDefault="00131AC2" w:rsidP="007B1609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Во второй части сцены  стоит Росянка, она что-то записывает на бумаге и декламирует стихи. Бабушка и внучка наблюдают за ней из-за угла.</w:t>
      </w:r>
    </w:p>
    <w:p w:rsidR="00131AC2" w:rsidRPr="007B1609" w:rsidRDefault="00131AC2" w:rsidP="007B1609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Росянка читает отрывок из стихотворения Сергея Ворошилова «Росянка»</w:t>
      </w:r>
    </w:p>
    <w:p w:rsidR="00131AC2" w:rsidRPr="007B1609" w:rsidRDefault="00131AC2" w:rsidP="00724AA2">
      <w:pPr>
        <w:ind w:firstLine="708"/>
        <w:rPr>
          <w:rFonts w:ascii="Times New Roman" w:hAnsi="Times New Roman"/>
          <w:sz w:val="24"/>
          <w:szCs w:val="24"/>
        </w:rPr>
      </w:pPr>
      <w:r w:rsidRPr="007B1609">
        <w:rPr>
          <w:rFonts w:ascii="Times New Roman" w:hAnsi="Times New Roman"/>
          <w:b/>
          <w:sz w:val="24"/>
          <w:szCs w:val="24"/>
        </w:rPr>
        <w:t>Росянка:</w:t>
      </w:r>
      <w:r w:rsidRPr="007B1609">
        <w:rPr>
          <w:rFonts w:ascii="Times New Roman" w:hAnsi="Times New Roman"/>
          <w:sz w:val="24"/>
          <w:szCs w:val="24"/>
        </w:rPr>
        <w:t xml:space="preserve">  Гляди, как морошка на кочке цветёт.</w:t>
      </w:r>
    </w:p>
    <w:p w:rsidR="00131AC2" w:rsidRPr="007B1609" w:rsidRDefault="00131AC2" w:rsidP="005E6AD5">
      <w:pPr>
        <w:rPr>
          <w:rFonts w:ascii="Times New Roman" w:hAnsi="Times New Roman"/>
          <w:sz w:val="24"/>
          <w:szCs w:val="24"/>
        </w:rPr>
      </w:pPr>
      <w:r w:rsidRPr="007B1609">
        <w:rPr>
          <w:rFonts w:ascii="Times New Roman" w:hAnsi="Times New Roman"/>
          <w:sz w:val="24"/>
          <w:szCs w:val="24"/>
        </w:rPr>
        <w:t xml:space="preserve"> Прислушайся... Это овсянка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1709">
        <w:rPr>
          <w:rFonts w:ascii="Times New Roman" w:hAnsi="Times New Roman"/>
          <w:i/>
          <w:sz w:val="24"/>
          <w:szCs w:val="24"/>
        </w:rPr>
        <w:t>(записывает на бумаге).</w:t>
      </w:r>
    </w:p>
    <w:p w:rsidR="00131AC2" w:rsidRPr="007B1609" w:rsidRDefault="00131AC2" w:rsidP="005E6AD5">
      <w:pPr>
        <w:rPr>
          <w:rFonts w:ascii="Times New Roman" w:hAnsi="Times New Roman"/>
          <w:sz w:val="24"/>
          <w:szCs w:val="24"/>
        </w:rPr>
      </w:pPr>
      <w:r w:rsidRPr="007B1609">
        <w:rPr>
          <w:rFonts w:ascii="Times New Roman" w:hAnsi="Times New Roman"/>
          <w:sz w:val="24"/>
          <w:szCs w:val="24"/>
        </w:rPr>
        <w:t xml:space="preserve"> А вот, посмотри, приготовила мёд</w:t>
      </w:r>
    </w:p>
    <w:p w:rsidR="00131AC2" w:rsidRPr="007B1609" w:rsidRDefault="00131AC2" w:rsidP="005E6AD5">
      <w:pPr>
        <w:rPr>
          <w:rFonts w:ascii="Times New Roman" w:hAnsi="Times New Roman"/>
          <w:sz w:val="24"/>
          <w:szCs w:val="24"/>
        </w:rPr>
      </w:pPr>
      <w:r w:rsidRPr="007B1609">
        <w:rPr>
          <w:rFonts w:ascii="Times New Roman" w:hAnsi="Times New Roman"/>
          <w:sz w:val="24"/>
          <w:szCs w:val="24"/>
        </w:rPr>
        <w:t xml:space="preserve"> Для глупых букашек росянка.</w:t>
      </w:r>
    </w:p>
    <w:p w:rsidR="00131AC2" w:rsidRPr="007B1609" w:rsidRDefault="00131AC2" w:rsidP="005E6AD5">
      <w:pPr>
        <w:rPr>
          <w:rFonts w:ascii="Times New Roman" w:hAnsi="Times New Roman"/>
          <w:sz w:val="24"/>
          <w:szCs w:val="24"/>
        </w:rPr>
      </w:pPr>
      <w:r w:rsidRPr="007B1609">
        <w:rPr>
          <w:rFonts w:ascii="Times New Roman" w:hAnsi="Times New Roman"/>
          <w:sz w:val="24"/>
          <w:szCs w:val="24"/>
        </w:rPr>
        <w:t xml:space="preserve"> Манит на ворсинках росянки роса</w:t>
      </w:r>
      <w:r w:rsidRPr="00571709">
        <w:rPr>
          <w:rFonts w:ascii="Times New Roman" w:hAnsi="Times New Roman"/>
          <w:i/>
          <w:sz w:val="24"/>
          <w:szCs w:val="24"/>
        </w:rPr>
        <w:t>(записывает на бумаге)</w:t>
      </w:r>
      <w:r w:rsidRPr="007B1609">
        <w:rPr>
          <w:rFonts w:ascii="Times New Roman" w:hAnsi="Times New Roman"/>
          <w:sz w:val="24"/>
          <w:szCs w:val="24"/>
        </w:rPr>
        <w:t>.</w:t>
      </w:r>
    </w:p>
    <w:p w:rsidR="00131AC2" w:rsidRPr="007B1609" w:rsidRDefault="00131AC2" w:rsidP="005E6AD5">
      <w:pPr>
        <w:rPr>
          <w:rFonts w:ascii="Times New Roman" w:hAnsi="Times New Roman"/>
          <w:sz w:val="24"/>
          <w:szCs w:val="24"/>
        </w:rPr>
      </w:pPr>
      <w:r w:rsidRPr="007B1609">
        <w:rPr>
          <w:rFonts w:ascii="Times New Roman" w:hAnsi="Times New Roman"/>
          <w:sz w:val="24"/>
          <w:szCs w:val="24"/>
        </w:rPr>
        <w:t xml:space="preserve"> Но капли - всего лишь ловушка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(внучка и бабушка крадутся мимо росянки)</w:t>
      </w:r>
    </w:p>
    <w:p w:rsidR="00131AC2" w:rsidRPr="007B1609" w:rsidRDefault="00131AC2" w:rsidP="005E6AD5">
      <w:pPr>
        <w:rPr>
          <w:rFonts w:ascii="Times New Roman" w:hAnsi="Times New Roman"/>
          <w:sz w:val="24"/>
          <w:szCs w:val="24"/>
        </w:rPr>
      </w:pPr>
      <w:r w:rsidRPr="007B1609">
        <w:rPr>
          <w:rFonts w:ascii="Times New Roman" w:hAnsi="Times New Roman"/>
          <w:sz w:val="24"/>
          <w:szCs w:val="24"/>
        </w:rPr>
        <w:t xml:space="preserve"> Глядишь, и завязнет в росинке оса,</w:t>
      </w:r>
    </w:p>
    <w:p w:rsidR="00131AC2" w:rsidRDefault="00131AC2" w:rsidP="00724AA2">
      <w:r w:rsidRPr="007B1609">
        <w:rPr>
          <w:rFonts w:ascii="Times New Roman" w:hAnsi="Times New Roman"/>
          <w:sz w:val="24"/>
          <w:szCs w:val="24"/>
        </w:rPr>
        <w:t>Комар попадётся иль мушка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1709">
        <w:rPr>
          <w:rFonts w:ascii="Times New Roman" w:hAnsi="Times New Roman"/>
          <w:i/>
          <w:sz w:val="24"/>
          <w:szCs w:val="24"/>
        </w:rPr>
        <w:t>(записывает на бумаге</w:t>
      </w:r>
      <w:r>
        <w:rPr>
          <w:rFonts w:ascii="Times New Roman" w:hAnsi="Times New Roman"/>
          <w:i/>
          <w:sz w:val="24"/>
          <w:szCs w:val="24"/>
        </w:rPr>
        <w:t>)</w:t>
      </w:r>
    </w:p>
    <w:p w:rsidR="00131AC2" w:rsidRPr="007B1609" w:rsidRDefault="00131AC2" w:rsidP="00724AA2">
      <w:pPr>
        <w:ind w:firstLine="708"/>
        <w:rPr>
          <w:rFonts w:ascii="Times New Roman" w:hAnsi="Times New Roman"/>
          <w:sz w:val="24"/>
          <w:szCs w:val="24"/>
        </w:rPr>
      </w:pPr>
      <w:r w:rsidRPr="0044772E">
        <w:rPr>
          <w:rFonts w:ascii="Times New Roman" w:hAnsi="Times New Roman"/>
          <w:b/>
          <w:sz w:val="24"/>
          <w:szCs w:val="24"/>
        </w:rPr>
        <w:t>Бабушка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(обращается </w:t>
      </w:r>
      <w:r w:rsidRPr="00571709">
        <w:rPr>
          <w:rFonts w:ascii="Times New Roman" w:hAnsi="Times New Roman"/>
          <w:i/>
          <w:sz w:val="24"/>
          <w:szCs w:val="24"/>
        </w:rPr>
        <w:t>к внучке):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B1609">
        <w:rPr>
          <w:rFonts w:ascii="Times New Roman" w:hAnsi="Times New Roman"/>
          <w:sz w:val="24"/>
          <w:szCs w:val="24"/>
        </w:rPr>
        <w:t>как много на свете загадок и тайн.</w:t>
      </w:r>
    </w:p>
    <w:p w:rsidR="00131AC2" w:rsidRDefault="00131AC2" w:rsidP="005E6AD5">
      <w:pPr>
        <w:rPr>
          <w:rFonts w:ascii="Times New Roman" w:hAnsi="Times New Roman"/>
          <w:sz w:val="24"/>
          <w:szCs w:val="24"/>
        </w:rPr>
      </w:pPr>
      <w:r w:rsidRPr="007B1609">
        <w:rPr>
          <w:rFonts w:ascii="Times New Roman" w:hAnsi="Times New Roman"/>
          <w:sz w:val="24"/>
          <w:szCs w:val="24"/>
        </w:rPr>
        <w:t xml:space="preserve"> Вот даже на этой полянке</w:t>
      </w:r>
      <w:r>
        <w:rPr>
          <w:rFonts w:ascii="Times New Roman" w:hAnsi="Times New Roman"/>
          <w:sz w:val="24"/>
          <w:szCs w:val="24"/>
        </w:rPr>
        <w:t xml:space="preserve"> н</w:t>
      </w:r>
      <w:r w:rsidRPr="007B1609">
        <w:rPr>
          <w:rFonts w:ascii="Times New Roman" w:hAnsi="Times New Roman"/>
          <w:sz w:val="24"/>
          <w:szCs w:val="24"/>
        </w:rPr>
        <w:t>е счесть их, пожалуй.</w:t>
      </w:r>
    </w:p>
    <w:p w:rsidR="00131AC2" w:rsidRPr="007B1609" w:rsidRDefault="00131AC2" w:rsidP="005E6AD5">
      <w:pPr>
        <w:rPr>
          <w:rFonts w:ascii="Times New Roman" w:hAnsi="Times New Roman"/>
          <w:sz w:val="24"/>
          <w:szCs w:val="24"/>
        </w:rPr>
      </w:pPr>
      <w:r w:rsidRPr="007B1609">
        <w:rPr>
          <w:rFonts w:ascii="Times New Roman" w:hAnsi="Times New Roman"/>
          <w:sz w:val="24"/>
          <w:szCs w:val="24"/>
        </w:rPr>
        <w:t xml:space="preserve"> Учись, внучка, подрастай.</w:t>
      </w:r>
    </w:p>
    <w:p w:rsidR="00131AC2" w:rsidRDefault="00131AC2" w:rsidP="00724AA2">
      <w:pPr>
        <w:rPr>
          <w:rFonts w:ascii="Times New Roman" w:hAnsi="Times New Roman"/>
          <w:sz w:val="24"/>
          <w:szCs w:val="24"/>
        </w:rPr>
      </w:pPr>
      <w:r w:rsidRPr="007B1609">
        <w:rPr>
          <w:rFonts w:ascii="Times New Roman" w:hAnsi="Times New Roman"/>
          <w:sz w:val="24"/>
          <w:szCs w:val="24"/>
        </w:rPr>
        <w:t>И помни коварство росянки.</w:t>
      </w:r>
      <w:r w:rsidRPr="0057170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(З</w:t>
      </w:r>
      <w:r w:rsidRPr="006E3BD6">
        <w:rPr>
          <w:rFonts w:ascii="Times New Roman" w:hAnsi="Times New Roman"/>
          <w:i/>
          <w:sz w:val="24"/>
          <w:szCs w:val="24"/>
        </w:rPr>
        <w:t>вучит звук паровоза</w:t>
      </w:r>
      <w:r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31AC2" w:rsidRPr="00724AA2" w:rsidRDefault="00131AC2" w:rsidP="00724AA2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Бабушка,  внучка, росянка уходят со сцены.</w:t>
      </w:r>
    </w:p>
    <w:p w:rsidR="00131AC2" w:rsidRPr="001E2D99" w:rsidRDefault="00131AC2" w:rsidP="0057170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СЦЕНА ШЕСТАЯ</w:t>
      </w:r>
    </w:p>
    <w:p w:rsidR="00131AC2" w:rsidRPr="00571709" w:rsidRDefault="00131AC2" w:rsidP="00724AA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 слайде движется паровоз, затем на слайде появляется изображение  растений и животных, которые охраняются в заповеднике «Брянский лес».</w:t>
      </w:r>
    </w:p>
    <w:p w:rsidR="00131AC2" w:rsidRPr="00F506EB" w:rsidRDefault="00131AC2" w:rsidP="00724AA2">
      <w:pPr>
        <w:ind w:firstLine="708"/>
        <w:rPr>
          <w:rFonts w:ascii="Times New Roman" w:hAnsi="Times New Roman"/>
          <w:sz w:val="24"/>
          <w:szCs w:val="24"/>
        </w:rPr>
      </w:pPr>
      <w:r w:rsidRPr="008C3EBF">
        <w:rPr>
          <w:rFonts w:ascii="Times New Roman" w:hAnsi="Times New Roman"/>
          <w:b/>
          <w:sz w:val="24"/>
          <w:szCs w:val="24"/>
        </w:rPr>
        <w:t>Ведущая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 w:rsidRPr="00EA4B0F">
        <w:rPr>
          <w:rFonts w:ascii="Times New Roman" w:hAnsi="Times New Roman"/>
          <w:i/>
          <w:sz w:val="24"/>
          <w:szCs w:val="24"/>
        </w:rPr>
        <w:t>за сценой</w:t>
      </w:r>
      <w:r>
        <w:rPr>
          <w:rFonts w:ascii="Times New Roman" w:hAnsi="Times New Roman"/>
          <w:b/>
          <w:sz w:val="24"/>
          <w:szCs w:val="24"/>
        </w:rPr>
        <w:t>)</w:t>
      </w:r>
      <w:r w:rsidRPr="008C3EBF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остановка конечная - станция Нерусса, заповедник «Брянский лес».</w:t>
      </w:r>
    </w:p>
    <w:p w:rsidR="00131AC2" w:rsidRDefault="00131AC2" w:rsidP="00EA4B0F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 сцене  появляются зубрёнок, бабушка, внучка. Зубрёнок и бабушка обнимаются.</w:t>
      </w:r>
    </w:p>
    <w:p w:rsidR="00131AC2" w:rsidRPr="00F27962" w:rsidRDefault="00131AC2" w:rsidP="00724AA2">
      <w:pPr>
        <w:ind w:firstLine="708"/>
        <w:rPr>
          <w:rFonts w:ascii="Times New Roman" w:hAnsi="Times New Roman"/>
          <w:sz w:val="24"/>
          <w:szCs w:val="24"/>
        </w:rPr>
      </w:pPr>
      <w:r w:rsidRPr="0044772E">
        <w:rPr>
          <w:rFonts w:ascii="Times New Roman" w:hAnsi="Times New Roman"/>
          <w:b/>
          <w:sz w:val="24"/>
          <w:szCs w:val="24"/>
        </w:rPr>
        <w:t>Бабушка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(обращается</w:t>
      </w:r>
      <w:r w:rsidRPr="00EA4B0F">
        <w:rPr>
          <w:rFonts w:ascii="Times New Roman" w:hAnsi="Times New Roman"/>
          <w:i/>
          <w:sz w:val="24"/>
          <w:szCs w:val="24"/>
        </w:rPr>
        <w:t xml:space="preserve"> к зубрёнку)</w:t>
      </w:r>
      <w:r w:rsidRPr="0044772E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27962">
        <w:rPr>
          <w:rFonts w:ascii="Times New Roman" w:hAnsi="Times New Roman"/>
          <w:sz w:val="24"/>
          <w:szCs w:val="24"/>
        </w:rPr>
        <w:t>рада тебя видеть!</w:t>
      </w:r>
    </w:p>
    <w:p w:rsidR="00131AC2" w:rsidRPr="00C21B2B" w:rsidRDefault="00131AC2" w:rsidP="00724AA2">
      <w:pPr>
        <w:ind w:firstLine="708"/>
        <w:rPr>
          <w:rFonts w:ascii="Times New Roman" w:hAnsi="Times New Roman"/>
          <w:sz w:val="24"/>
          <w:szCs w:val="24"/>
        </w:rPr>
      </w:pPr>
      <w:r w:rsidRPr="0044772E">
        <w:rPr>
          <w:rFonts w:ascii="Times New Roman" w:hAnsi="Times New Roman"/>
          <w:b/>
          <w:sz w:val="24"/>
          <w:szCs w:val="24"/>
        </w:rPr>
        <w:t>Внучка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A4B0F">
        <w:rPr>
          <w:rFonts w:ascii="Times New Roman" w:hAnsi="Times New Roman"/>
          <w:i/>
          <w:sz w:val="24"/>
          <w:szCs w:val="24"/>
        </w:rPr>
        <w:t>(осторожно  теребит бабушку за руку и шёпотом спрашивает):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21B2B">
        <w:rPr>
          <w:rFonts w:ascii="Times New Roman" w:hAnsi="Times New Roman"/>
          <w:sz w:val="24"/>
          <w:szCs w:val="24"/>
        </w:rPr>
        <w:t>бабушка</w:t>
      </w:r>
      <w:r>
        <w:rPr>
          <w:rFonts w:ascii="Times New Roman" w:hAnsi="Times New Roman"/>
          <w:sz w:val="24"/>
          <w:szCs w:val="24"/>
        </w:rPr>
        <w:t>,</w:t>
      </w:r>
      <w:r w:rsidRPr="00C21B2B">
        <w:rPr>
          <w:rFonts w:ascii="Times New Roman" w:hAnsi="Times New Roman"/>
          <w:sz w:val="24"/>
          <w:szCs w:val="24"/>
        </w:rPr>
        <w:t xml:space="preserve"> а кто это? </w:t>
      </w:r>
    </w:p>
    <w:p w:rsidR="00131AC2" w:rsidRPr="005E3D04" w:rsidRDefault="00131AC2" w:rsidP="00724AA2">
      <w:pPr>
        <w:ind w:firstLine="708"/>
        <w:rPr>
          <w:rFonts w:ascii="Times New Roman" w:hAnsi="Times New Roman"/>
          <w:sz w:val="24"/>
          <w:szCs w:val="24"/>
        </w:rPr>
      </w:pPr>
      <w:r w:rsidRPr="0044772E">
        <w:rPr>
          <w:rFonts w:ascii="Times New Roman" w:hAnsi="Times New Roman"/>
          <w:b/>
          <w:sz w:val="24"/>
          <w:szCs w:val="24"/>
        </w:rPr>
        <w:t>Бабушка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A4B0F">
        <w:rPr>
          <w:rFonts w:ascii="Times New Roman" w:hAnsi="Times New Roman"/>
          <w:i/>
          <w:sz w:val="24"/>
          <w:szCs w:val="24"/>
        </w:rPr>
        <w:t>(берёт внучку за руку и подводит к зубрёнку):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E3D04">
        <w:rPr>
          <w:rFonts w:ascii="Times New Roman" w:hAnsi="Times New Roman"/>
          <w:sz w:val="24"/>
          <w:szCs w:val="24"/>
        </w:rPr>
        <w:t xml:space="preserve">это Мекола - третий зубрёнок, родившейся на территории заповедника. Первые два – Мефодий и Фея – уже мало чем отличаются от многих взрослых зубров. </w:t>
      </w:r>
      <w:r w:rsidRPr="00312F0B">
        <w:rPr>
          <w:rFonts w:ascii="Times New Roman" w:hAnsi="Times New Roman"/>
          <w:sz w:val="24"/>
          <w:szCs w:val="24"/>
        </w:rPr>
        <w:t xml:space="preserve">Сегодня в «Брянском лесу» </w:t>
      </w:r>
      <w:r>
        <w:rPr>
          <w:rFonts w:ascii="Times New Roman" w:hAnsi="Times New Roman"/>
          <w:sz w:val="24"/>
          <w:szCs w:val="24"/>
        </w:rPr>
        <w:t xml:space="preserve">уже </w:t>
      </w:r>
      <w:r w:rsidRPr="00312F0B">
        <w:rPr>
          <w:rFonts w:ascii="Times New Roman" w:hAnsi="Times New Roman"/>
          <w:sz w:val="24"/>
          <w:szCs w:val="24"/>
        </w:rPr>
        <w:t>24 зубра</w:t>
      </w:r>
      <w:r>
        <w:rPr>
          <w:rFonts w:ascii="Times New Roman" w:hAnsi="Times New Roman"/>
          <w:sz w:val="24"/>
          <w:szCs w:val="24"/>
        </w:rPr>
        <w:t>.</w:t>
      </w:r>
    </w:p>
    <w:p w:rsidR="00131AC2" w:rsidRPr="00312F0B" w:rsidRDefault="00131AC2" w:rsidP="00484B24">
      <w:pPr>
        <w:ind w:firstLine="708"/>
        <w:rPr>
          <w:rFonts w:ascii="Times New Roman" w:hAnsi="Times New Roman"/>
          <w:sz w:val="24"/>
          <w:szCs w:val="24"/>
        </w:rPr>
      </w:pPr>
      <w:r w:rsidRPr="00484B24">
        <w:rPr>
          <w:rFonts w:ascii="Times New Roman" w:hAnsi="Times New Roman"/>
          <w:b/>
          <w:sz w:val="24"/>
          <w:szCs w:val="24"/>
        </w:rPr>
        <w:t>Зубрёнок</w:t>
      </w:r>
      <w:r w:rsidRPr="00484B24">
        <w:rPr>
          <w:rFonts w:ascii="Times New Roman" w:hAnsi="Times New Roman"/>
          <w:i/>
          <w:sz w:val="24"/>
          <w:szCs w:val="24"/>
        </w:rPr>
        <w:t xml:space="preserve"> (обращается к зрителям):</w:t>
      </w:r>
      <w:r w:rsidRPr="00A96793">
        <w:rPr>
          <w:rFonts w:ascii="Times New Roman" w:hAnsi="Times New Roman"/>
          <w:b/>
          <w:sz w:val="24"/>
          <w:szCs w:val="24"/>
        </w:rPr>
        <w:t xml:space="preserve"> </w:t>
      </w:r>
      <w:r w:rsidRPr="00312F0B">
        <w:rPr>
          <w:rFonts w:ascii="Times New Roman" w:hAnsi="Times New Roman"/>
          <w:sz w:val="24"/>
          <w:szCs w:val="24"/>
        </w:rPr>
        <w:t>меня могло бы не быть, если бы не труд и забота замечательных сотрудников заповедника: Елены</w:t>
      </w:r>
      <w:r>
        <w:rPr>
          <w:rFonts w:ascii="Times New Roman" w:hAnsi="Times New Roman"/>
          <w:sz w:val="24"/>
          <w:szCs w:val="24"/>
        </w:rPr>
        <w:t xml:space="preserve"> Ситниковой, Юрия Федотова, Виктории Бабаниной, Сергея Кругликова и многих других.</w:t>
      </w:r>
      <w:r w:rsidRPr="00312F0B">
        <w:rPr>
          <w:rFonts w:ascii="Times New Roman" w:hAnsi="Times New Roman"/>
          <w:sz w:val="24"/>
          <w:szCs w:val="24"/>
        </w:rPr>
        <w:t xml:space="preserve"> </w:t>
      </w:r>
    </w:p>
    <w:p w:rsidR="00131AC2" w:rsidRDefault="00131AC2" w:rsidP="00484B24">
      <w:pPr>
        <w:ind w:firstLine="708"/>
        <w:rPr>
          <w:rFonts w:ascii="Times New Roman" w:hAnsi="Times New Roman"/>
          <w:sz w:val="24"/>
          <w:szCs w:val="24"/>
        </w:rPr>
      </w:pPr>
      <w:r w:rsidRPr="0044772E">
        <w:rPr>
          <w:rFonts w:ascii="Times New Roman" w:hAnsi="Times New Roman"/>
          <w:b/>
          <w:sz w:val="24"/>
          <w:szCs w:val="24"/>
        </w:rPr>
        <w:t>Внучка: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C2491">
        <w:rPr>
          <w:rFonts w:ascii="Times New Roman" w:hAnsi="Times New Roman"/>
          <w:sz w:val="24"/>
          <w:szCs w:val="24"/>
        </w:rPr>
        <w:t>бабушка, какое это замечательное место, чистота, порядок, тишина. Счастливые, здоровые, удивительные растения и животные. Теперь я знаю, что такое заповедник – это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C2491">
        <w:rPr>
          <w:rFonts w:ascii="Times New Roman" w:hAnsi="Times New Roman"/>
          <w:sz w:val="24"/>
          <w:szCs w:val="24"/>
        </w:rPr>
        <w:t>сказочное царство доброты, дружбы и взаимопомощи!</w:t>
      </w:r>
    </w:p>
    <w:p w:rsidR="00131AC2" w:rsidRPr="008C2491" w:rsidRDefault="00131AC2" w:rsidP="008C249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Звучит музыка</w:t>
      </w:r>
    </w:p>
    <w:p w:rsidR="00131AC2" w:rsidRDefault="00131AC2" w:rsidP="007D3E0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21B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8C3EBF">
        <w:rPr>
          <w:rFonts w:ascii="Times New Roman" w:hAnsi="Times New Roman"/>
          <w:b/>
          <w:sz w:val="24"/>
          <w:szCs w:val="24"/>
        </w:rPr>
        <w:t>Ведущая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51B34">
        <w:rPr>
          <w:rFonts w:ascii="Times New Roman" w:hAnsi="Times New Roman"/>
          <w:i/>
          <w:sz w:val="24"/>
          <w:szCs w:val="24"/>
        </w:rPr>
        <w:t>(голос за кадром)</w:t>
      </w:r>
      <w:r w:rsidRPr="008C3EBF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авторское стихотворение, читает обучающаяся 5 а класса гимназии №1 п.Навля Силакова Анна </w:t>
      </w:r>
    </w:p>
    <w:p w:rsidR="00131AC2" w:rsidRPr="007D3E06" w:rsidRDefault="00131AC2" w:rsidP="007D3E06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 сцену выходят все действующие лица и. берутся за руки.</w:t>
      </w:r>
    </w:p>
    <w:p w:rsidR="00131AC2" w:rsidRPr="0051711F" w:rsidRDefault="00131AC2" w:rsidP="0051711F">
      <w:pPr>
        <w:spacing w:line="240" w:lineRule="auto"/>
        <w:rPr>
          <w:rFonts w:ascii="Times New Roman" w:hAnsi="Times New Roman"/>
          <w:sz w:val="24"/>
          <w:szCs w:val="24"/>
        </w:rPr>
      </w:pPr>
      <w:r w:rsidRPr="0051711F">
        <w:rPr>
          <w:rFonts w:ascii="Times New Roman" w:hAnsi="Times New Roman"/>
          <w:b/>
          <w:sz w:val="24"/>
          <w:szCs w:val="24"/>
        </w:rPr>
        <w:t>Силакова Анна</w:t>
      </w:r>
      <w:r w:rsidRPr="0051711F">
        <w:rPr>
          <w:rFonts w:ascii="Times New Roman" w:hAnsi="Times New Roman"/>
          <w:sz w:val="24"/>
          <w:szCs w:val="24"/>
        </w:rPr>
        <w:t xml:space="preserve"> (</w:t>
      </w:r>
      <w:r w:rsidRPr="0051711F">
        <w:rPr>
          <w:rFonts w:ascii="Times New Roman" w:hAnsi="Times New Roman"/>
          <w:i/>
          <w:sz w:val="24"/>
          <w:szCs w:val="24"/>
        </w:rPr>
        <w:t>выходит в центр сцены</w:t>
      </w:r>
      <w:r w:rsidRPr="0051711F">
        <w:rPr>
          <w:rFonts w:ascii="Times New Roman" w:hAnsi="Times New Roman"/>
          <w:sz w:val="24"/>
          <w:szCs w:val="24"/>
        </w:rPr>
        <w:t>):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51711F">
        <w:rPr>
          <w:rFonts w:ascii="Times New Roman" w:hAnsi="Times New Roman"/>
          <w:sz w:val="24"/>
          <w:szCs w:val="24"/>
        </w:rPr>
        <w:t xml:space="preserve"> заповеднике «Брянский лес»</w:t>
      </w:r>
    </w:p>
    <w:p w:rsidR="00131AC2" w:rsidRPr="0051711F" w:rsidRDefault="00131AC2" w:rsidP="0051711F">
      <w:pPr>
        <w:pStyle w:val="NoSpacing"/>
        <w:rPr>
          <w:rFonts w:ascii="Times New Roman" w:hAnsi="Times New Roman"/>
          <w:sz w:val="24"/>
          <w:szCs w:val="24"/>
        </w:rPr>
      </w:pPr>
      <w:r w:rsidRPr="0051711F">
        <w:rPr>
          <w:rFonts w:ascii="Times New Roman" w:hAnsi="Times New Roman"/>
          <w:sz w:val="24"/>
          <w:szCs w:val="24"/>
        </w:rPr>
        <w:t>Много чего найдётся:</w:t>
      </w:r>
    </w:p>
    <w:p w:rsidR="00131AC2" w:rsidRPr="0051711F" w:rsidRDefault="00131AC2" w:rsidP="0051711F">
      <w:pPr>
        <w:pStyle w:val="NoSpacing"/>
        <w:rPr>
          <w:rFonts w:ascii="Times New Roman" w:hAnsi="Times New Roman"/>
          <w:sz w:val="24"/>
          <w:szCs w:val="24"/>
        </w:rPr>
      </w:pPr>
      <w:r w:rsidRPr="0051711F">
        <w:rPr>
          <w:rFonts w:ascii="Times New Roman" w:hAnsi="Times New Roman"/>
          <w:sz w:val="24"/>
          <w:szCs w:val="24"/>
        </w:rPr>
        <w:t>И дятлы есть, и белки есть,</w:t>
      </w:r>
    </w:p>
    <w:p w:rsidR="00131AC2" w:rsidRPr="0051711F" w:rsidRDefault="00131AC2" w:rsidP="0051711F">
      <w:pPr>
        <w:pStyle w:val="NoSpacing"/>
        <w:rPr>
          <w:rFonts w:ascii="Times New Roman" w:hAnsi="Times New Roman"/>
          <w:sz w:val="24"/>
          <w:szCs w:val="24"/>
        </w:rPr>
      </w:pPr>
      <w:r w:rsidRPr="0051711F">
        <w:rPr>
          <w:rFonts w:ascii="Times New Roman" w:hAnsi="Times New Roman"/>
          <w:sz w:val="24"/>
          <w:szCs w:val="24"/>
        </w:rPr>
        <w:t>И цветы искать не придётся.</w:t>
      </w:r>
    </w:p>
    <w:p w:rsidR="00131AC2" w:rsidRPr="0051711F" w:rsidRDefault="00131AC2" w:rsidP="0051711F">
      <w:pPr>
        <w:pStyle w:val="NoSpacing"/>
        <w:rPr>
          <w:rFonts w:ascii="Times New Roman" w:hAnsi="Times New Roman"/>
          <w:sz w:val="24"/>
          <w:szCs w:val="24"/>
        </w:rPr>
      </w:pPr>
    </w:p>
    <w:p w:rsidR="00131AC2" w:rsidRPr="0051711F" w:rsidRDefault="00131AC2" w:rsidP="0051711F">
      <w:pPr>
        <w:pStyle w:val="NoSpacing"/>
        <w:rPr>
          <w:rFonts w:ascii="Times New Roman" w:hAnsi="Times New Roman"/>
          <w:sz w:val="24"/>
          <w:szCs w:val="24"/>
        </w:rPr>
      </w:pPr>
      <w:r w:rsidRPr="0051711F">
        <w:rPr>
          <w:rFonts w:ascii="Times New Roman" w:hAnsi="Times New Roman"/>
          <w:sz w:val="24"/>
          <w:szCs w:val="24"/>
        </w:rPr>
        <w:t>Здесь живут все в мире с природой,</w:t>
      </w:r>
    </w:p>
    <w:p w:rsidR="00131AC2" w:rsidRPr="0051711F" w:rsidRDefault="00131AC2" w:rsidP="0051711F">
      <w:pPr>
        <w:pStyle w:val="NoSpacing"/>
        <w:rPr>
          <w:rFonts w:ascii="Times New Roman" w:hAnsi="Times New Roman"/>
          <w:sz w:val="24"/>
          <w:szCs w:val="24"/>
        </w:rPr>
      </w:pPr>
      <w:r w:rsidRPr="0051711F">
        <w:rPr>
          <w:rFonts w:ascii="Times New Roman" w:hAnsi="Times New Roman"/>
          <w:sz w:val="24"/>
          <w:szCs w:val="24"/>
        </w:rPr>
        <w:t>Здесь у каждой букашки свой дом.</w:t>
      </w:r>
    </w:p>
    <w:p w:rsidR="00131AC2" w:rsidRPr="0051711F" w:rsidRDefault="00131AC2" w:rsidP="0051711F">
      <w:pPr>
        <w:pStyle w:val="NoSpacing"/>
        <w:rPr>
          <w:rFonts w:ascii="Times New Roman" w:hAnsi="Times New Roman"/>
          <w:sz w:val="24"/>
          <w:szCs w:val="24"/>
        </w:rPr>
      </w:pPr>
      <w:r w:rsidRPr="0051711F">
        <w:rPr>
          <w:rFonts w:ascii="Times New Roman" w:hAnsi="Times New Roman"/>
          <w:sz w:val="24"/>
          <w:szCs w:val="24"/>
        </w:rPr>
        <w:t>Соловьиная песнь на рассвете</w:t>
      </w:r>
    </w:p>
    <w:p w:rsidR="00131AC2" w:rsidRPr="0051711F" w:rsidRDefault="00131AC2" w:rsidP="0051711F">
      <w:pPr>
        <w:pStyle w:val="NoSpacing"/>
        <w:rPr>
          <w:rFonts w:ascii="Times New Roman" w:hAnsi="Times New Roman"/>
          <w:sz w:val="24"/>
          <w:szCs w:val="24"/>
        </w:rPr>
      </w:pPr>
      <w:r w:rsidRPr="0051711F">
        <w:rPr>
          <w:rFonts w:ascii="Times New Roman" w:hAnsi="Times New Roman"/>
          <w:sz w:val="24"/>
          <w:szCs w:val="24"/>
        </w:rPr>
        <w:t>Здесь звенит далеко кругом.</w:t>
      </w:r>
    </w:p>
    <w:p w:rsidR="00131AC2" w:rsidRPr="0051711F" w:rsidRDefault="00131AC2" w:rsidP="0051711F">
      <w:pPr>
        <w:pStyle w:val="NoSpacing"/>
        <w:rPr>
          <w:rFonts w:ascii="Times New Roman" w:hAnsi="Times New Roman"/>
          <w:sz w:val="24"/>
          <w:szCs w:val="24"/>
        </w:rPr>
      </w:pPr>
    </w:p>
    <w:p w:rsidR="00131AC2" w:rsidRPr="0051711F" w:rsidRDefault="00131AC2" w:rsidP="0051711F">
      <w:pPr>
        <w:pStyle w:val="NoSpacing"/>
        <w:rPr>
          <w:rFonts w:ascii="Times New Roman" w:hAnsi="Times New Roman"/>
          <w:sz w:val="24"/>
          <w:szCs w:val="24"/>
        </w:rPr>
      </w:pPr>
      <w:r w:rsidRPr="0051711F">
        <w:rPr>
          <w:rFonts w:ascii="Times New Roman" w:hAnsi="Times New Roman"/>
          <w:sz w:val="24"/>
          <w:szCs w:val="24"/>
        </w:rPr>
        <w:t>В заповеднике жить не страшно.</w:t>
      </w:r>
    </w:p>
    <w:p w:rsidR="00131AC2" w:rsidRPr="0051711F" w:rsidRDefault="00131AC2" w:rsidP="0051711F">
      <w:pPr>
        <w:pStyle w:val="NoSpacing"/>
        <w:rPr>
          <w:rFonts w:ascii="Times New Roman" w:hAnsi="Times New Roman"/>
          <w:sz w:val="24"/>
          <w:szCs w:val="24"/>
        </w:rPr>
      </w:pPr>
      <w:r w:rsidRPr="0051711F">
        <w:rPr>
          <w:rFonts w:ascii="Times New Roman" w:hAnsi="Times New Roman"/>
          <w:sz w:val="24"/>
          <w:szCs w:val="24"/>
        </w:rPr>
        <w:t>Здесь люди зверей берегут.</w:t>
      </w:r>
    </w:p>
    <w:p w:rsidR="00131AC2" w:rsidRPr="0051711F" w:rsidRDefault="00131AC2" w:rsidP="0051711F">
      <w:pPr>
        <w:pStyle w:val="NoSpacing"/>
        <w:rPr>
          <w:rFonts w:ascii="Times New Roman" w:hAnsi="Times New Roman"/>
          <w:sz w:val="24"/>
          <w:szCs w:val="24"/>
        </w:rPr>
      </w:pPr>
      <w:r w:rsidRPr="0051711F">
        <w:rPr>
          <w:rFonts w:ascii="Times New Roman" w:hAnsi="Times New Roman"/>
          <w:sz w:val="24"/>
          <w:szCs w:val="24"/>
        </w:rPr>
        <w:t>Здесь самая редкая птичка</w:t>
      </w:r>
    </w:p>
    <w:p w:rsidR="00131AC2" w:rsidRPr="0051711F" w:rsidRDefault="00131AC2" w:rsidP="0051711F">
      <w:pPr>
        <w:pStyle w:val="NoSpacing"/>
        <w:rPr>
          <w:rFonts w:ascii="Times New Roman" w:hAnsi="Times New Roman"/>
          <w:sz w:val="24"/>
          <w:szCs w:val="24"/>
        </w:rPr>
      </w:pPr>
      <w:r w:rsidRPr="0051711F">
        <w:rPr>
          <w:rFonts w:ascii="Times New Roman" w:hAnsi="Times New Roman"/>
          <w:sz w:val="24"/>
          <w:szCs w:val="24"/>
        </w:rPr>
        <w:t>Найдёт покой и уют.</w:t>
      </w:r>
    </w:p>
    <w:p w:rsidR="00131AC2" w:rsidRPr="0051711F" w:rsidRDefault="00131AC2" w:rsidP="0051711F">
      <w:pPr>
        <w:pStyle w:val="NoSpacing"/>
        <w:rPr>
          <w:rFonts w:ascii="Times New Roman" w:hAnsi="Times New Roman"/>
          <w:sz w:val="24"/>
          <w:szCs w:val="24"/>
        </w:rPr>
      </w:pPr>
    </w:p>
    <w:p w:rsidR="00131AC2" w:rsidRPr="0051711F" w:rsidRDefault="00131AC2" w:rsidP="0051711F">
      <w:pPr>
        <w:pStyle w:val="NoSpacing"/>
        <w:rPr>
          <w:rFonts w:ascii="Times New Roman" w:hAnsi="Times New Roman"/>
          <w:sz w:val="24"/>
          <w:szCs w:val="24"/>
        </w:rPr>
      </w:pPr>
      <w:r w:rsidRPr="0051711F">
        <w:rPr>
          <w:rFonts w:ascii="Times New Roman" w:hAnsi="Times New Roman"/>
          <w:sz w:val="24"/>
          <w:szCs w:val="24"/>
        </w:rPr>
        <w:t>От нас зависит всё в природе:</w:t>
      </w:r>
    </w:p>
    <w:p w:rsidR="00131AC2" w:rsidRPr="0051711F" w:rsidRDefault="00131AC2" w:rsidP="0051711F">
      <w:pPr>
        <w:pStyle w:val="NoSpacing"/>
        <w:rPr>
          <w:rFonts w:ascii="Times New Roman" w:hAnsi="Times New Roman"/>
          <w:sz w:val="24"/>
          <w:szCs w:val="24"/>
        </w:rPr>
      </w:pPr>
      <w:r w:rsidRPr="0051711F">
        <w:rPr>
          <w:rFonts w:ascii="Times New Roman" w:hAnsi="Times New Roman"/>
          <w:sz w:val="24"/>
          <w:szCs w:val="24"/>
        </w:rPr>
        <w:t>Какой ей быть через века.</w:t>
      </w:r>
    </w:p>
    <w:p w:rsidR="00131AC2" w:rsidRPr="0051711F" w:rsidRDefault="00131AC2" w:rsidP="0051711F">
      <w:pPr>
        <w:pStyle w:val="NoSpacing"/>
        <w:rPr>
          <w:rFonts w:ascii="Times New Roman" w:hAnsi="Times New Roman"/>
          <w:sz w:val="24"/>
          <w:szCs w:val="24"/>
        </w:rPr>
      </w:pPr>
      <w:r w:rsidRPr="0051711F">
        <w:rPr>
          <w:rFonts w:ascii="Times New Roman" w:hAnsi="Times New Roman"/>
          <w:i/>
          <w:sz w:val="24"/>
          <w:szCs w:val="24"/>
        </w:rPr>
        <w:t>(Все</w:t>
      </w:r>
      <w:r>
        <w:rPr>
          <w:rFonts w:ascii="Times New Roman" w:hAnsi="Times New Roman"/>
          <w:i/>
          <w:sz w:val="24"/>
          <w:szCs w:val="24"/>
        </w:rPr>
        <w:t xml:space="preserve"> действующие лица </w:t>
      </w:r>
      <w:r w:rsidRPr="0051711F">
        <w:rPr>
          <w:rFonts w:ascii="Times New Roman" w:hAnsi="Times New Roman"/>
          <w:i/>
          <w:sz w:val="24"/>
          <w:szCs w:val="24"/>
        </w:rPr>
        <w:t xml:space="preserve"> вместе)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</w:t>
      </w:r>
      <w:r w:rsidRPr="0051711F">
        <w:rPr>
          <w:rFonts w:ascii="Times New Roman" w:hAnsi="Times New Roman"/>
          <w:sz w:val="24"/>
          <w:szCs w:val="24"/>
        </w:rPr>
        <w:t>удь осторожен ты с природой</w:t>
      </w:r>
    </w:p>
    <w:p w:rsidR="00131AC2" w:rsidRDefault="00131AC2" w:rsidP="0051711F">
      <w:pPr>
        <w:pStyle w:val="NoSpacing"/>
        <w:rPr>
          <w:rFonts w:ascii="Times New Roman" w:hAnsi="Times New Roman"/>
          <w:sz w:val="24"/>
          <w:szCs w:val="24"/>
        </w:rPr>
      </w:pPr>
      <w:r w:rsidRPr="0051711F">
        <w:rPr>
          <w:rFonts w:ascii="Times New Roman" w:hAnsi="Times New Roman"/>
          <w:sz w:val="24"/>
          <w:szCs w:val="24"/>
        </w:rPr>
        <w:t>И не губи природу никогда!</w:t>
      </w:r>
    </w:p>
    <w:p w:rsidR="00131AC2" w:rsidRDefault="00131AC2" w:rsidP="0051711F">
      <w:pPr>
        <w:pStyle w:val="NoSpacing"/>
        <w:rPr>
          <w:rFonts w:ascii="Times New Roman" w:hAnsi="Times New Roman"/>
          <w:sz w:val="24"/>
          <w:szCs w:val="24"/>
        </w:rPr>
      </w:pPr>
    </w:p>
    <w:p w:rsidR="00131AC2" w:rsidRPr="009F7340" w:rsidRDefault="00131AC2" w:rsidP="009F7340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9F7340">
        <w:rPr>
          <w:rFonts w:ascii="Times New Roman" w:hAnsi="Times New Roman"/>
          <w:i/>
          <w:sz w:val="24"/>
          <w:szCs w:val="24"/>
        </w:rPr>
        <w:t>Все действующие лица уходят со сцены</w:t>
      </w:r>
    </w:p>
    <w:p w:rsidR="00131AC2" w:rsidRDefault="00131AC2" w:rsidP="00DE02DE">
      <w:pPr>
        <w:rPr>
          <w:rFonts w:ascii="Times New Roman" w:hAnsi="Times New Roman"/>
          <w:b/>
          <w:sz w:val="28"/>
          <w:szCs w:val="28"/>
        </w:rPr>
      </w:pPr>
    </w:p>
    <w:p w:rsidR="00131AC2" w:rsidRDefault="00131AC2" w:rsidP="00DE02DE">
      <w:pPr>
        <w:rPr>
          <w:rFonts w:ascii="Times New Roman" w:hAnsi="Times New Roman"/>
          <w:b/>
          <w:sz w:val="28"/>
          <w:szCs w:val="28"/>
        </w:rPr>
      </w:pPr>
    </w:p>
    <w:p w:rsidR="00131AC2" w:rsidRDefault="00131AC2" w:rsidP="00DE02DE">
      <w:pPr>
        <w:rPr>
          <w:rFonts w:ascii="Times New Roman" w:hAnsi="Times New Roman"/>
          <w:b/>
          <w:sz w:val="28"/>
          <w:szCs w:val="28"/>
        </w:rPr>
      </w:pPr>
    </w:p>
    <w:p w:rsidR="00131AC2" w:rsidRDefault="00131AC2" w:rsidP="00DE02DE">
      <w:pPr>
        <w:rPr>
          <w:rFonts w:ascii="Times New Roman" w:hAnsi="Times New Roman"/>
          <w:b/>
          <w:sz w:val="28"/>
          <w:szCs w:val="28"/>
        </w:rPr>
      </w:pPr>
    </w:p>
    <w:p w:rsidR="00131AC2" w:rsidRDefault="00131AC2" w:rsidP="00DE02DE">
      <w:pPr>
        <w:rPr>
          <w:rFonts w:ascii="Times New Roman" w:hAnsi="Times New Roman"/>
          <w:b/>
          <w:sz w:val="28"/>
          <w:szCs w:val="28"/>
        </w:rPr>
      </w:pPr>
    </w:p>
    <w:p w:rsidR="00131AC2" w:rsidRDefault="00131AC2" w:rsidP="00DE02DE">
      <w:pPr>
        <w:rPr>
          <w:rFonts w:ascii="Times New Roman" w:hAnsi="Times New Roman"/>
          <w:b/>
          <w:sz w:val="28"/>
          <w:szCs w:val="28"/>
        </w:rPr>
      </w:pPr>
    </w:p>
    <w:p w:rsidR="00131AC2" w:rsidRDefault="00131AC2" w:rsidP="00DE02DE">
      <w:pPr>
        <w:rPr>
          <w:rFonts w:ascii="Times New Roman" w:hAnsi="Times New Roman"/>
          <w:b/>
          <w:sz w:val="28"/>
          <w:szCs w:val="28"/>
        </w:rPr>
      </w:pPr>
    </w:p>
    <w:p w:rsidR="00131AC2" w:rsidRDefault="00131AC2" w:rsidP="00DE02DE">
      <w:pPr>
        <w:rPr>
          <w:rFonts w:ascii="Times New Roman" w:hAnsi="Times New Roman"/>
          <w:b/>
          <w:sz w:val="28"/>
          <w:szCs w:val="28"/>
        </w:rPr>
      </w:pPr>
    </w:p>
    <w:p w:rsidR="00131AC2" w:rsidRDefault="00131AC2" w:rsidP="00DE02DE">
      <w:pPr>
        <w:rPr>
          <w:rFonts w:ascii="Times New Roman" w:hAnsi="Times New Roman"/>
          <w:b/>
          <w:sz w:val="28"/>
          <w:szCs w:val="28"/>
        </w:rPr>
      </w:pPr>
    </w:p>
    <w:p w:rsidR="00131AC2" w:rsidRDefault="00131AC2" w:rsidP="00DE02DE">
      <w:pPr>
        <w:rPr>
          <w:rFonts w:ascii="Times New Roman" w:hAnsi="Times New Roman"/>
          <w:b/>
          <w:sz w:val="28"/>
          <w:szCs w:val="28"/>
        </w:rPr>
      </w:pPr>
    </w:p>
    <w:p w:rsidR="00131AC2" w:rsidRDefault="00131AC2" w:rsidP="00CC1598">
      <w:pPr>
        <w:jc w:val="center"/>
        <w:rPr>
          <w:rFonts w:ascii="Times New Roman" w:hAnsi="Times New Roman"/>
          <w:b/>
          <w:sz w:val="28"/>
          <w:szCs w:val="28"/>
        </w:rPr>
      </w:pPr>
    </w:p>
    <w:p w:rsidR="00131AC2" w:rsidRDefault="00131AC2" w:rsidP="00CC1598">
      <w:pPr>
        <w:jc w:val="center"/>
        <w:rPr>
          <w:rFonts w:ascii="Times New Roman" w:hAnsi="Times New Roman"/>
          <w:b/>
          <w:sz w:val="28"/>
          <w:szCs w:val="28"/>
        </w:rPr>
      </w:pPr>
    </w:p>
    <w:p w:rsidR="00131AC2" w:rsidRDefault="00131AC2" w:rsidP="00E2373D">
      <w:pPr>
        <w:rPr>
          <w:rFonts w:ascii="Times New Roman" w:hAnsi="Times New Roman"/>
          <w:b/>
          <w:sz w:val="28"/>
          <w:szCs w:val="28"/>
        </w:rPr>
      </w:pPr>
    </w:p>
    <w:p w:rsidR="00131AC2" w:rsidRPr="001E2D99" w:rsidRDefault="00131AC2" w:rsidP="00CC159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Pr="001E2D99">
        <w:rPr>
          <w:rFonts w:ascii="Times New Roman" w:hAnsi="Times New Roman"/>
          <w:b/>
          <w:sz w:val="28"/>
          <w:szCs w:val="28"/>
        </w:rPr>
        <w:t>спользованная литература</w:t>
      </w:r>
    </w:p>
    <w:p w:rsidR="00131AC2" w:rsidRPr="003610D2" w:rsidRDefault="00131AC2" w:rsidP="003447C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610D2">
        <w:rPr>
          <w:rFonts w:ascii="Times New Roman" w:hAnsi="Times New Roman"/>
          <w:color w:val="000000"/>
          <w:sz w:val="24"/>
          <w:szCs w:val="24"/>
        </w:rPr>
        <w:t xml:space="preserve">Ахромеев Л.М. Природа Брянщины: в вопросах и ответах.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3610D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Б.: </w:t>
      </w:r>
      <w:r w:rsidRPr="003610D2">
        <w:rPr>
          <w:rFonts w:ascii="Times New Roman" w:hAnsi="Times New Roman"/>
          <w:color w:val="000000"/>
          <w:sz w:val="24"/>
          <w:szCs w:val="24"/>
        </w:rPr>
        <w:t>Курсив, 2000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31AC2" w:rsidRDefault="00131AC2" w:rsidP="00CC1598">
      <w:pPr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Литвинова Л., Дендебер С., Жиренко О. Пойми живой язык природы. Экологическое воспитание: сборник тематических сценариев для внеклассных эколоических мероприятий в 5 – 9 классах. – В: «К вершинам педагогического мастерства», 2006.</w:t>
      </w:r>
    </w:p>
    <w:p w:rsidR="00131AC2" w:rsidRPr="002363E9" w:rsidRDefault="00131AC2" w:rsidP="00CC1598">
      <w:pPr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2363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Шуршал Л.И., Самкова В.А., Козленко С.И.  Учебное пособие для учащихся 5 классов общеобразовательных учреждений. – М.: АКАДЕМКНИГА / УЧЕБНИК, 2010.</w:t>
      </w:r>
    </w:p>
    <w:p w:rsidR="00131AC2" w:rsidRDefault="00131AC2" w:rsidP="00B626D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hyperlink r:id="rId8" w:history="1">
        <w:r w:rsidRPr="007F4D79">
          <w:rPr>
            <w:rStyle w:val="Hyperlink"/>
            <w:rFonts w:ascii="Times New Roman" w:hAnsi="Times New Roman"/>
            <w:sz w:val="24"/>
            <w:szCs w:val="24"/>
          </w:rPr>
          <w:t>www.bryansky-les.ru</w:t>
        </w:r>
      </w:hyperlink>
      <w:r>
        <w:rPr>
          <w:rFonts w:ascii="Times New Roman" w:hAnsi="Times New Roman"/>
          <w:sz w:val="24"/>
          <w:szCs w:val="24"/>
        </w:rPr>
        <w:t xml:space="preserve"> – официальный сайт государственного природного биосферного заповедника «Брянский лес».</w:t>
      </w:r>
    </w:p>
    <w:p w:rsidR="00131AC2" w:rsidRDefault="00131AC2" w:rsidP="00B626D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hyperlink r:id="rId9" w:history="1">
        <w:r w:rsidRPr="007F4D79">
          <w:rPr>
            <w:rStyle w:val="Hyperlink"/>
            <w:rFonts w:ascii="Times New Roman" w:hAnsi="Times New Roman"/>
            <w:sz w:val="24"/>
            <w:szCs w:val="24"/>
          </w:rPr>
          <w:t>http://www.stihi.ru/2012/09/25/1035</w:t>
        </w:r>
      </w:hyperlink>
      <w:r>
        <w:rPr>
          <w:rFonts w:ascii="Times New Roman" w:hAnsi="Times New Roman"/>
          <w:sz w:val="24"/>
          <w:szCs w:val="24"/>
        </w:rPr>
        <w:t xml:space="preserve"> - стихотворение «Венерин башмачок» Ф. Полак.</w:t>
      </w:r>
    </w:p>
    <w:p w:rsidR="00131AC2" w:rsidRDefault="00131AC2" w:rsidP="00B626D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hyperlink r:id="rId10" w:history="1">
        <w:r w:rsidRPr="007F4D79">
          <w:rPr>
            <w:rStyle w:val="Hyperlink"/>
            <w:rFonts w:ascii="Times New Roman" w:hAnsi="Times New Roman"/>
            <w:sz w:val="24"/>
            <w:szCs w:val="24"/>
          </w:rPr>
          <w:t>http://www.stihi.ru/2012/05/22/10083</w:t>
        </w:r>
      </w:hyperlink>
      <w:r>
        <w:rPr>
          <w:rFonts w:ascii="Times New Roman" w:hAnsi="Times New Roman"/>
          <w:sz w:val="24"/>
          <w:szCs w:val="24"/>
        </w:rPr>
        <w:t xml:space="preserve"> - стихотворение «Росянка» С. Ворошилова.</w:t>
      </w:r>
    </w:p>
    <w:p w:rsidR="00131AC2" w:rsidRDefault="00131AC2" w:rsidP="000A650E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hyperlink r:id="rId11" w:history="1">
        <w:r w:rsidRPr="007F4D79">
          <w:rPr>
            <w:rStyle w:val="Hyperlink"/>
            <w:rFonts w:ascii="Times New Roman" w:hAnsi="Times New Roman"/>
            <w:sz w:val="24"/>
            <w:szCs w:val="24"/>
          </w:rPr>
          <w:t>http://www.menobr.ru/materials/1227/40076/</w:t>
        </w:r>
      </w:hyperlink>
      <w:r>
        <w:rPr>
          <w:rFonts w:ascii="Times New Roman" w:hAnsi="Times New Roman"/>
          <w:sz w:val="24"/>
          <w:szCs w:val="24"/>
        </w:rPr>
        <w:t xml:space="preserve">  - конспект урока «Заповедники России».</w:t>
      </w:r>
    </w:p>
    <w:p w:rsidR="00131AC2" w:rsidRPr="004A33F3" w:rsidRDefault="00131AC2" w:rsidP="000A650E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hyperlink r:id="rId12" w:history="1">
        <w:r w:rsidRPr="003D15B7">
          <w:rPr>
            <w:rStyle w:val="Hyperlink"/>
            <w:rFonts w:ascii="Times New Roman" w:hAnsi="Times New Roman"/>
            <w:sz w:val="24"/>
            <w:szCs w:val="24"/>
          </w:rPr>
          <w:t>http://www.ecoculture.ru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r w:rsidRPr="004A33F3">
        <w:rPr>
          <w:rFonts w:ascii="Times New Roman" w:hAnsi="Times New Roman"/>
          <w:sz w:val="24"/>
          <w:szCs w:val="24"/>
          <w:shd w:val="clear" w:color="auto" w:fill="FFFFFF"/>
        </w:rPr>
        <w:t>методические рекомендации и видеоматериал к уроку «Экология и культура – будущее России».</w:t>
      </w:r>
    </w:p>
    <w:p w:rsidR="00131AC2" w:rsidRPr="00C21B2B" w:rsidRDefault="00131AC2" w:rsidP="00557DA6">
      <w:pPr>
        <w:ind w:left="60"/>
        <w:rPr>
          <w:rFonts w:ascii="Times New Roman" w:hAnsi="Times New Roman"/>
          <w:sz w:val="24"/>
          <w:szCs w:val="24"/>
        </w:rPr>
      </w:pPr>
    </w:p>
    <w:p w:rsidR="00131AC2" w:rsidRPr="00C21B2B" w:rsidRDefault="00131AC2" w:rsidP="00F27962">
      <w:pPr>
        <w:rPr>
          <w:rFonts w:ascii="Times New Roman" w:hAnsi="Times New Roman"/>
          <w:sz w:val="24"/>
          <w:szCs w:val="24"/>
        </w:rPr>
      </w:pPr>
      <w:r w:rsidRPr="00C21B2B">
        <w:rPr>
          <w:rFonts w:ascii="Times New Roman" w:hAnsi="Times New Roman"/>
          <w:sz w:val="24"/>
          <w:szCs w:val="24"/>
        </w:rPr>
        <w:t xml:space="preserve"> </w:t>
      </w:r>
    </w:p>
    <w:p w:rsidR="00131AC2" w:rsidRPr="00C21B2B" w:rsidRDefault="00131AC2" w:rsidP="009D7D8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31AC2" w:rsidRPr="00C21B2B" w:rsidRDefault="00131AC2" w:rsidP="00BF290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31AC2" w:rsidRPr="00C21B2B" w:rsidRDefault="00131AC2" w:rsidP="00F43F6E">
      <w:pPr>
        <w:rPr>
          <w:rFonts w:ascii="Times New Roman" w:hAnsi="Times New Roman"/>
          <w:sz w:val="24"/>
          <w:szCs w:val="24"/>
        </w:rPr>
      </w:pPr>
    </w:p>
    <w:p w:rsidR="00131AC2" w:rsidRPr="00F43F6E" w:rsidRDefault="00131AC2" w:rsidP="008C3EBF">
      <w:pPr>
        <w:rPr>
          <w:rFonts w:ascii="Times New Roman" w:hAnsi="Times New Roman"/>
          <w:sz w:val="24"/>
          <w:szCs w:val="24"/>
        </w:rPr>
      </w:pPr>
    </w:p>
    <w:p w:rsidR="00131AC2" w:rsidRPr="007E09D4" w:rsidRDefault="00131AC2" w:rsidP="007E09D4">
      <w:pPr>
        <w:rPr>
          <w:rFonts w:ascii="Times New Roman" w:hAnsi="Times New Roman"/>
          <w:sz w:val="24"/>
          <w:szCs w:val="24"/>
        </w:rPr>
      </w:pPr>
    </w:p>
    <w:p w:rsidR="00131AC2" w:rsidRPr="003C6761" w:rsidRDefault="00131AC2" w:rsidP="003C6761">
      <w:pPr>
        <w:rPr>
          <w:rFonts w:ascii="Times New Roman" w:hAnsi="Times New Roman"/>
          <w:sz w:val="24"/>
          <w:szCs w:val="24"/>
        </w:rPr>
      </w:pPr>
    </w:p>
    <w:p w:rsidR="00131AC2" w:rsidRDefault="00131AC2"/>
    <w:sectPr w:rsidR="00131AC2" w:rsidSect="00C950B3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AC2" w:rsidRDefault="00131AC2" w:rsidP="00A96793">
      <w:pPr>
        <w:spacing w:after="0" w:line="240" w:lineRule="auto"/>
      </w:pPr>
      <w:r>
        <w:separator/>
      </w:r>
    </w:p>
  </w:endnote>
  <w:endnote w:type="continuationSeparator" w:id="1">
    <w:p w:rsidR="00131AC2" w:rsidRDefault="00131AC2" w:rsidP="00A96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Georg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AC2" w:rsidRDefault="00131AC2">
    <w:pPr>
      <w:pStyle w:val="Footer"/>
      <w:jc w:val="right"/>
    </w:pPr>
    <w:fldSimple w:instr=" PAGE   \* MERGEFORMAT ">
      <w:r>
        <w:rPr>
          <w:noProof/>
        </w:rPr>
        <w:t>10</w:t>
      </w:r>
    </w:fldSimple>
  </w:p>
  <w:p w:rsidR="00131AC2" w:rsidRDefault="00131A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AC2" w:rsidRDefault="00131AC2" w:rsidP="00A96793">
      <w:pPr>
        <w:spacing w:after="0" w:line="240" w:lineRule="auto"/>
      </w:pPr>
      <w:r>
        <w:separator/>
      </w:r>
    </w:p>
  </w:footnote>
  <w:footnote w:type="continuationSeparator" w:id="1">
    <w:p w:rsidR="00131AC2" w:rsidRDefault="00131AC2" w:rsidP="00A967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D5BBF"/>
    <w:multiLevelType w:val="hybridMultilevel"/>
    <w:tmpl w:val="15469E28"/>
    <w:lvl w:ilvl="0" w:tplc="966C2A5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">
    <w:nsid w:val="62243BC3"/>
    <w:multiLevelType w:val="hybridMultilevel"/>
    <w:tmpl w:val="FFE6DF40"/>
    <w:lvl w:ilvl="0" w:tplc="63C279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57D2983"/>
    <w:multiLevelType w:val="hybridMultilevel"/>
    <w:tmpl w:val="6D805B36"/>
    <w:lvl w:ilvl="0" w:tplc="DE18DF9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6F2B0773"/>
    <w:multiLevelType w:val="hybridMultilevel"/>
    <w:tmpl w:val="73B68A0E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6529"/>
    <w:rsid w:val="00010072"/>
    <w:rsid w:val="00012EC3"/>
    <w:rsid w:val="00024A3F"/>
    <w:rsid w:val="00044CA5"/>
    <w:rsid w:val="000578D2"/>
    <w:rsid w:val="000766B2"/>
    <w:rsid w:val="000A650E"/>
    <w:rsid w:val="00131AC2"/>
    <w:rsid w:val="001458EC"/>
    <w:rsid w:val="00146312"/>
    <w:rsid w:val="00150A7D"/>
    <w:rsid w:val="001534FF"/>
    <w:rsid w:val="00172D1E"/>
    <w:rsid w:val="001B2227"/>
    <w:rsid w:val="001B5ACF"/>
    <w:rsid w:val="001E2D99"/>
    <w:rsid w:val="001E4C98"/>
    <w:rsid w:val="001E518F"/>
    <w:rsid w:val="0020786B"/>
    <w:rsid w:val="00224EF4"/>
    <w:rsid w:val="002363E9"/>
    <w:rsid w:val="00236529"/>
    <w:rsid w:val="00236AA4"/>
    <w:rsid w:val="0025683B"/>
    <w:rsid w:val="00256E46"/>
    <w:rsid w:val="002836A2"/>
    <w:rsid w:val="00287E68"/>
    <w:rsid w:val="002D3571"/>
    <w:rsid w:val="002E2EC2"/>
    <w:rsid w:val="002E4000"/>
    <w:rsid w:val="00310C3B"/>
    <w:rsid w:val="00312302"/>
    <w:rsid w:val="00312F0B"/>
    <w:rsid w:val="00343F84"/>
    <w:rsid w:val="003447CC"/>
    <w:rsid w:val="003603B3"/>
    <w:rsid w:val="003610D2"/>
    <w:rsid w:val="00363A4F"/>
    <w:rsid w:val="00397852"/>
    <w:rsid w:val="003B0AD7"/>
    <w:rsid w:val="003B0FD6"/>
    <w:rsid w:val="003C1985"/>
    <w:rsid w:val="003C6761"/>
    <w:rsid w:val="003D15B7"/>
    <w:rsid w:val="003D1A95"/>
    <w:rsid w:val="003F1175"/>
    <w:rsid w:val="003F1D7A"/>
    <w:rsid w:val="003F579C"/>
    <w:rsid w:val="003F7E46"/>
    <w:rsid w:val="004046FA"/>
    <w:rsid w:val="004269BB"/>
    <w:rsid w:val="00441216"/>
    <w:rsid w:val="0044772E"/>
    <w:rsid w:val="00447F1A"/>
    <w:rsid w:val="00452357"/>
    <w:rsid w:val="00456E5B"/>
    <w:rsid w:val="0046592F"/>
    <w:rsid w:val="00467975"/>
    <w:rsid w:val="00484B24"/>
    <w:rsid w:val="004876B3"/>
    <w:rsid w:val="004A33F3"/>
    <w:rsid w:val="004C0627"/>
    <w:rsid w:val="004C247F"/>
    <w:rsid w:val="004F31D2"/>
    <w:rsid w:val="00500EB8"/>
    <w:rsid w:val="0051711F"/>
    <w:rsid w:val="00521E47"/>
    <w:rsid w:val="00557DA6"/>
    <w:rsid w:val="00571709"/>
    <w:rsid w:val="005807AB"/>
    <w:rsid w:val="00596B77"/>
    <w:rsid w:val="005A4DA5"/>
    <w:rsid w:val="005D3D1E"/>
    <w:rsid w:val="005E3423"/>
    <w:rsid w:val="005E3D04"/>
    <w:rsid w:val="005E6AD5"/>
    <w:rsid w:val="005F2A9C"/>
    <w:rsid w:val="00613852"/>
    <w:rsid w:val="00630C0B"/>
    <w:rsid w:val="00637D32"/>
    <w:rsid w:val="0068664E"/>
    <w:rsid w:val="006928BC"/>
    <w:rsid w:val="00696545"/>
    <w:rsid w:val="006B7818"/>
    <w:rsid w:val="006D56F1"/>
    <w:rsid w:val="006E269D"/>
    <w:rsid w:val="006E3BD6"/>
    <w:rsid w:val="006F1830"/>
    <w:rsid w:val="00707529"/>
    <w:rsid w:val="0070753F"/>
    <w:rsid w:val="00724AA2"/>
    <w:rsid w:val="00731017"/>
    <w:rsid w:val="00733DF2"/>
    <w:rsid w:val="00781436"/>
    <w:rsid w:val="00793D22"/>
    <w:rsid w:val="00797908"/>
    <w:rsid w:val="007B1609"/>
    <w:rsid w:val="007B38D8"/>
    <w:rsid w:val="007B77AE"/>
    <w:rsid w:val="007C2470"/>
    <w:rsid w:val="007D3E06"/>
    <w:rsid w:val="007E09D4"/>
    <w:rsid w:val="007E4EC5"/>
    <w:rsid w:val="007F4D79"/>
    <w:rsid w:val="00835D2A"/>
    <w:rsid w:val="008567AC"/>
    <w:rsid w:val="008922A4"/>
    <w:rsid w:val="008A1850"/>
    <w:rsid w:val="008A73DC"/>
    <w:rsid w:val="008B2241"/>
    <w:rsid w:val="008B2917"/>
    <w:rsid w:val="008B6D3C"/>
    <w:rsid w:val="008C2491"/>
    <w:rsid w:val="008C3EBF"/>
    <w:rsid w:val="008D0908"/>
    <w:rsid w:val="008E13E2"/>
    <w:rsid w:val="00916FEB"/>
    <w:rsid w:val="00924781"/>
    <w:rsid w:val="00944812"/>
    <w:rsid w:val="00944F90"/>
    <w:rsid w:val="00952B28"/>
    <w:rsid w:val="009732FC"/>
    <w:rsid w:val="009B0D93"/>
    <w:rsid w:val="009D7D8B"/>
    <w:rsid w:val="009E0915"/>
    <w:rsid w:val="009F7340"/>
    <w:rsid w:val="00A0310C"/>
    <w:rsid w:val="00A051BC"/>
    <w:rsid w:val="00A12F3D"/>
    <w:rsid w:val="00A33524"/>
    <w:rsid w:val="00A37CBE"/>
    <w:rsid w:val="00A4420C"/>
    <w:rsid w:val="00A51B34"/>
    <w:rsid w:val="00A70AF6"/>
    <w:rsid w:val="00A83A41"/>
    <w:rsid w:val="00A87C05"/>
    <w:rsid w:val="00A96793"/>
    <w:rsid w:val="00B07AD1"/>
    <w:rsid w:val="00B151F9"/>
    <w:rsid w:val="00B60107"/>
    <w:rsid w:val="00B626DD"/>
    <w:rsid w:val="00B805DE"/>
    <w:rsid w:val="00B95A03"/>
    <w:rsid w:val="00BF290D"/>
    <w:rsid w:val="00C03C86"/>
    <w:rsid w:val="00C21B2B"/>
    <w:rsid w:val="00C21CDE"/>
    <w:rsid w:val="00C245D8"/>
    <w:rsid w:val="00C5142D"/>
    <w:rsid w:val="00C56861"/>
    <w:rsid w:val="00C617F6"/>
    <w:rsid w:val="00C635DB"/>
    <w:rsid w:val="00C71561"/>
    <w:rsid w:val="00C950B3"/>
    <w:rsid w:val="00CC1598"/>
    <w:rsid w:val="00CC3358"/>
    <w:rsid w:val="00CE2B82"/>
    <w:rsid w:val="00CF2973"/>
    <w:rsid w:val="00D117D1"/>
    <w:rsid w:val="00D154EC"/>
    <w:rsid w:val="00D23410"/>
    <w:rsid w:val="00D3761C"/>
    <w:rsid w:val="00D4240F"/>
    <w:rsid w:val="00D5661B"/>
    <w:rsid w:val="00D653FC"/>
    <w:rsid w:val="00DA591E"/>
    <w:rsid w:val="00DC176A"/>
    <w:rsid w:val="00DC3BF7"/>
    <w:rsid w:val="00DC634B"/>
    <w:rsid w:val="00DD095D"/>
    <w:rsid w:val="00DE02DE"/>
    <w:rsid w:val="00DF64A7"/>
    <w:rsid w:val="00E2016B"/>
    <w:rsid w:val="00E22939"/>
    <w:rsid w:val="00E2373D"/>
    <w:rsid w:val="00E337EE"/>
    <w:rsid w:val="00E52CB8"/>
    <w:rsid w:val="00E626CB"/>
    <w:rsid w:val="00E63DE4"/>
    <w:rsid w:val="00E744D9"/>
    <w:rsid w:val="00E917F6"/>
    <w:rsid w:val="00EA037B"/>
    <w:rsid w:val="00EA4B0F"/>
    <w:rsid w:val="00EA5586"/>
    <w:rsid w:val="00ED2FD2"/>
    <w:rsid w:val="00EE4AFF"/>
    <w:rsid w:val="00F02713"/>
    <w:rsid w:val="00F13416"/>
    <w:rsid w:val="00F207AD"/>
    <w:rsid w:val="00F22BAA"/>
    <w:rsid w:val="00F27962"/>
    <w:rsid w:val="00F43F6E"/>
    <w:rsid w:val="00F46297"/>
    <w:rsid w:val="00F46763"/>
    <w:rsid w:val="00F506EB"/>
    <w:rsid w:val="00F51BAA"/>
    <w:rsid w:val="00F764CF"/>
    <w:rsid w:val="00F84BE6"/>
    <w:rsid w:val="00FB39DF"/>
    <w:rsid w:val="00FD414C"/>
    <w:rsid w:val="00FF6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0B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locked/>
    <w:rsid w:val="00C21CD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99"/>
    <w:qFormat/>
    <w:rsid w:val="007D3E06"/>
    <w:rPr>
      <w:rFonts w:eastAsia="Times New Roman"/>
    </w:rPr>
  </w:style>
  <w:style w:type="paragraph" w:styleId="Header">
    <w:name w:val="header"/>
    <w:basedOn w:val="Normal"/>
    <w:link w:val="HeaderChar"/>
    <w:uiPriority w:val="99"/>
    <w:semiHidden/>
    <w:rsid w:val="00A96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9679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96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96793"/>
    <w:rPr>
      <w:rFonts w:cs="Times New Roman"/>
    </w:rPr>
  </w:style>
  <w:style w:type="paragraph" w:customStyle="1" w:styleId="a">
    <w:name w:val="Стиль"/>
    <w:uiPriority w:val="99"/>
    <w:rsid w:val="006B781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B626DD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0A65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2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yansky-les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imnazia-navlya@yandex.ru" TargetMode="External"/><Relationship Id="rId12" Type="http://schemas.openxmlformats.org/officeDocument/2006/relationships/hyperlink" Target="http://www.ecocultur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enobr.ru/materials/1227/40076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stihi.ru/2012/05/22/100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ihi.ru/2012/09/25/103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561</TotalTime>
  <Pages>11</Pages>
  <Words>2630</Words>
  <Characters>14994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152</cp:revision>
  <cp:lastPrinted>2014-04-16T05:34:00Z</cp:lastPrinted>
  <dcterms:created xsi:type="dcterms:W3CDTF">2014-04-05T16:45:00Z</dcterms:created>
  <dcterms:modified xsi:type="dcterms:W3CDTF">2015-03-13T08:03:00Z</dcterms:modified>
</cp:coreProperties>
</file>